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88" w:type="dxa"/>
        <w:tblInd w:w="34" w:type="dxa"/>
        <w:tblBorders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6861"/>
        <w:gridCol w:w="3402"/>
        <w:gridCol w:w="1985"/>
        <w:gridCol w:w="2552"/>
        <w:gridCol w:w="1134"/>
        <w:gridCol w:w="1134"/>
        <w:gridCol w:w="1418"/>
        <w:gridCol w:w="2268"/>
      </w:tblGrid>
      <w:tr w:rsidR="003C2A4E" w:rsidRPr="001E5700" w:rsidTr="008F0054">
        <w:trPr>
          <w:trHeight w:hRule="exact" w:val="1980"/>
          <w:tblHeader/>
        </w:trPr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480" w:after="0" w:line="240" w:lineRule="auto"/>
              <w:jc w:val="center"/>
              <w:rPr>
                <w:szCs w:val="24"/>
              </w:rPr>
            </w:pPr>
            <w:r w:rsidRPr="001E5700">
              <w:rPr>
                <w:szCs w:val="24"/>
              </w:rPr>
              <w:t>Позиция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600" w:after="0" w:line="240" w:lineRule="auto"/>
              <w:jc w:val="center"/>
              <w:rPr>
                <w:szCs w:val="24"/>
              </w:rPr>
            </w:pPr>
            <w:r w:rsidRPr="001E5700">
              <w:rPr>
                <w:szCs w:val="24"/>
              </w:rPr>
              <w:t>Наименование и техническая характеристика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480" w:after="0" w:line="240" w:lineRule="auto"/>
              <w:jc w:val="center"/>
              <w:rPr>
                <w:szCs w:val="24"/>
              </w:rPr>
            </w:pPr>
            <w:r w:rsidRPr="001E5700">
              <w:rPr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300" w:after="0" w:line="240" w:lineRule="auto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Код оборудования, изделия, материала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822AD4" w:rsidP="00D96552">
            <w:pPr>
              <w:pStyle w:val="a7"/>
              <w:spacing w:before="480" w:after="0" w:line="240" w:lineRule="auto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Завод-</w:t>
            </w:r>
            <w:r w:rsidR="003C2A4E" w:rsidRPr="001E5700">
              <w:rPr>
                <w:szCs w:val="24"/>
              </w:rPr>
              <w:t>изготовитель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300" w:after="0" w:line="240" w:lineRule="auto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 xml:space="preserve">Единица </w:t>
            </w:r>
            <w:proofErr w:type="spellStart"/>
            <w:proofErr w:type="gramStart"/>
            <w:r w:rsidRPr="001E5700">
              <w:rPr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480" w:after="0" w:line="240" w:lineRule="auto"/>
              <w:jc w:val="center"/>
              <w:rPr>
                <w:szCs w:val="24"/>
                <w:lang w:val="en-US"/>
              </w:rPr>
            </w:pPr>
            <w:proofErr w:type="gramStart"/>
            <w:r w:rsidRPr="001E5700">
              <w:rPr>
                <w:szCs w:val="24"/>
              </w:rPr>
              <w:t>Коли-</w:t>
            </w:r>
            <w:proofErr w:type="spellStart"/>
            <w:r w:rsidRPr="001E5700">
              <w:rPr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360" w:after="0" w:line="240" w:lineRule="auto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 xml:space="preserve">Масса единицы, </w:t>
            </w:r>
            <w:proofErr w:type="gramStart"/>
            <w:r w:rsidRPr="001E5700">
              <w:rPr>
                <w:szCs w:val="24"/>
              </w:rPr>
              <w:t>кг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C2A4E" w:rsidRPr="001E5700" w:rsidRDefault="003C2A4E" w:rsidP="00D96552">
            <w:pPr>
              <w:pStyle w:val="a7"/>
              <w:spacing w:before="600" w:after="0" w:line="240" w:lineRule="auto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Примечание</w:t>
            </w:r>
          </w:p>
        </w:tc>
      </w:tr>
      <w:tr w:rsidR="003C2A4E" w:rsidRPr="001E5700" w:rsidTr="008F0054">
        <w:trPr>
          <w:trHeight w:hRule="exact" w:val="454"/>
          <w:tblHeader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b/>
                <w:szCs w:val="24"/>
                <w:lang w:val="en-US"/>
              </w:rPr>
            </w:pPr>
            <w:r w:rsidRPr="001E5700">
              <w:rPr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b/>
                <w:szCs w:val="24"/>
                <w:lang w:val="en-US"/>
              </w:rPr>
            </w:pPr>
            <w:r w:rsidRPr="001E570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b/>
                <w:szCs w:val="24"/>
                <w:lang w:val="en-US"/>
              </w:rPr>
            </w:pPr>
            <w:r w:rsidRPr="001E5700">
              <w:rPr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b/>
                <w:szCs w:val="24"/>
                <w:lang w:val="en-US"/>
              </w:rPr>
            </w:pPr>
            <w:r w:rsidRPr="001E5700">
              <w:rPr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C2A4E" w:rsidRPr="001E5700" w:rsidRDefault="003C2A4E" w:rsidP="00D96552">
            <w:pPr>
              <w:pStyle w:val="a7"/>
              <w:jc w:val="center"/>
              <w:rPr>
                <w:szCs w:val="24"/>
                <w:lang w:val="en-US"/>
              </w:rPr>
            </w:pPr>
            <w:r w:rsidRPr="001E5700">
              <w:rPr>
                <w:szCs w:val="24"/>
              </w:rPr>
              <w:t>9</w:t>
            </w:r>
          </w:p>
        </w:tc>
      </w:tr>
      <w:tr w:rsidR="00170F2A" w:rsidRPr="001E5700" w:rsidTr="00767156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jc w:val="center"/>
            </w:pPr>
            <w:r w:rsidRPr="007E6D61">
              <w:t>1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r>
              <w:t>Баллон с водородом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11149A">
            <w:pPr>
              <w:pStyle w:val="a7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40-150 по ГОСТ 949-73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D23871" w:rsidRDefault="00170F2A" w:rsidP="00767156">
            <w:pPr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ООО «КОНТАКТ 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170F2A" w:rsidRPr="007E6D61" w:rsidRDefault="00170F2A" w:rsidP="008F0054">
            <w:pPr>
              <w:pStyle w:val="a7"/>
              <w:rPr>
                <w:lang w:val="en-US"/>
              </w:rPr>
            </w:pPr>
          </w:p>
        </w:tc>
      </w:tr>
      <w:tr w:rsidR="00170F2A" w:rsidRPr="001E5700" w:rsidTr="00767156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F50172" w:rsidRDefault="00170F2A" w:rsidP="00767156">
            <w:pPr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ПЛЮС»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170F2A" w:rsidRPr="007E6D61" w:rsidRDefault="00170F2A" w:rsidP="008F0054">
            <w:pPr>
              <w:pStyle w:val="a7"/>
              <w:rPr>
                <w:lang w:val="en-US"/>
              </w:rPr>
            </w:pPr>
          </w:p>
        </w:tc>
      </w:tr>
      <w:tr w:rsidR="00170F2A" w:rsidRPr="001E5700" w:rsidTr="00767156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jc w:val="center"/>
            </w:pPr>
            <w:r w:rsidRPr="007E6D61">
              <w:rPr>
                <w:lang w:val="en-US"/>
              </w:rPr>
              <w:t>2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r>
              <w:t>Баллон с аргоном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170F2A">
            <w:pPr>
              <w:pStyle w:val="a7"/>
              <w:jc w:val="center"/>
              <w:rPr>
                <w:lang w:val="en-US"/>
              </w:rPr>
            </w:pPr>
            <w:r>
              <w:rPr>
                <w:szCs w:val="24"/>
              </w:rPr>
              <w:t>40-150 по ГОСТ 949-73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D23871" w:rsidRDefault="00170F2A" w:rsidP="00767156">
            <w:pPr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ООО «КОНТАКТ 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</w:tr>
      <w:tr w:rsidR="00170F2A" w:rsidRPr="001E5700" w:rsidTr="00767156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170F2A" w:rsidRPr="007E6D61" w:rsidRDefault="00170F2A" w:rsidP="008F0054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8F0054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8F0054">
            <w:pPr>
              <w:pStyle w:val="a7"/>
              <w:rPr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8F0054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F50172" w:rsidRDefault="00170F2A" w:rsidP="00767156">
            <w:pPr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ПЛЮС»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8F0054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8F0054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</w:tr>
      <w:tr w:rsidR="00170F2A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jc w:val="center"/>
            </w:pPr>
            <w:r w:rsidRPr="007E6D61">
              <w:t>3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r>
              <w:t>Шкаф газовый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E81154" w:rsidP="00E81154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170F2A" w:rsidRPr="007E6D61" w:rsidRDefault="006362F8" w:rsidP="00D50F48">
            <w:pPr>
              <w:pStyle w:val="a7"/>
              <w:jc w:val="center"/>
              <w:rPr>
                <w:szCs w:val="24"/>
              </w:rPr>
            </w:pPr>
            <w:hyperlink r:id="rId9" w:history="1">
              <w:r w:rsidR="00E81154">
                <w:rPr>
                  <w:rStyle w:val="af4"/>
                </w:rPr>
                <w:t>www.teplomost.ru</w:t>
              </w:r>
            </w:hyperlink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BD127E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</w:tr>
      <w:tr w:rsidR="00170F2A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ind w:left="81" w:right="81" w:hanging="24"/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BD127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70F2A" w:rsidRPr="007E6D61" w:rsidRDefault="00170F2A" w:rsidP="00D50F48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170F2A" w:rsidRPr="007E6D61" w:rsidRDefault="00170F2A" w:rsidP="008F0054">
            <w:pPr>
              <w:pStyle w:val="a7"/>
            </w:pPr>
          </w:p>
        </w:tc>
      </w:tr>
      <w:tr w:rsidR="0069749A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69749A" w:rsidRPr="007E6D61" w:rsidRDefault="0069749A" w:rsidP="00D50F48">
            <w:pPr>
              <w:pStyle w:val="a7"/>
              <w:jc w:val="center"/>
            </w:pPr>
            <w:r>
              <w:t>4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>
            <w:r>
              <w:t xml:space="preserve">Трубопровод, </w:t>
            </w:r>
            <w:r>
              <w:rPr>
                <w:szCs w:val="24"/>
              </w:rPr>
              <w:t>56х3,0-12Х18Н10Т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952EA4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ГОСТ 9941-81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69749A" w:rsidRPr="007E6D61" w:rsidRDefault="00952EA4" w:rsidP="00767156">
            <w:pPr>
              <w:pStyle w:val="a7"/>
              <w:jc w:val="center"/>
              <w:rPr>
                <w:szCs w:val="24"/>
              </w:rPr>
            </w:pPr>
            <w:proofErr w:type="spellStart"/>
            <w:r w:rsidRPr="00DE6165">
              <w:rPr>
                <w:szCs w:val="24"/>
              </w:rPr>
              <w:t>WestWerk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пм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</w:tr>
      <w:tr w:rsidR="0069749A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69749A" w:rsidRPr="007E6D61" w:rsidRDefault="0069749A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952EA4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</w:tr>
      <w:tr w:rsidR="0069749A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69749A" w:rsidRPr="007E6D61" w:rsidRDefault="0069749A" w:rsidP="00D50F48">
            <w:pPr>
              <w:pStyle w:val="a7"/>
              <w:jc w:val="center"/>
            </w:pPr>
            <w:r>
              <w:t>5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>
            <w:r>
              <w:t xml:space="preserve">Трубопровод, </w:t>
            </w:r>
            <w:r>
              <w:rPr>
                <w:szCs w:val="24"/>
              </w:rPr>
              <w:t>14х2,0-12Х18Н10Т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952EA4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ГОСТ 9941-81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69749A" w:rsidRPr="007E6D61" w:rsidRDefault="00952EA4" w:rsidP="00767156">
            <w:pPr>
              <w:pStyle w:val="a7"/>
              <w:jc w:val="center"/>
              <w:rPr>
                <w:szCs w:val="24"/>
              </w:rPr>
            </w:pPr>
            <w:proofErr w:type="spellStart"/>
            <w:r w:rsidRPr="00DE6165">
              <w:rPr>
                <w:szCs w:val="24"/>
              </w:rPr>
              <w:t>WestWerk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пм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F86679" w:rsidP="00767156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</w:tr>
      <w:tr w:rsidR="0069749A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69749A" w:rsidRPr="007E6D61" w:rsidRDefault="0069749A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952EA4">
            <w:pPr>
              <w:pStyle w:val="a7"/>
              <w:jc w:val="center"/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69749A" w:rsidRPr="007E6D61" w:rsidRDefault="0069749A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69749A" w:rsidRPr="007E6D61" w:rsidRDefault="0069749A" w:rsidP="008F0054">
            <w:pPr>
              <w:pStyle w:val="a7"/>
            </w:pPr>
          </w:p>
        </w:tc>
      </w:tr>
      <w:tr w:rsidR="00AC59C3" w:rsidRPr="001E5700" w:rsidTr="00C8688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7E6D61" w:rsidRDefault="00AC59C3" w:rsidP="008F0054">
            <w:pPr>
              <w:pStyle w:val="a7"/>
              <w:jc w:val="center"/>
            </w:pPr>
            <w:r>
              <w:t>6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FC2230">
            <w:r>
              <w:t xml:space="preserve">Кран шаровой, </w:t>
            </w:r>
            <w:proofErr w:type="spellStart"/>
            <w:r>
              <w:t>Ду</w:t>
            </w:r>
            <w:proofErr w:type="spellEnd"/>
            <w:r>
              <w:t xml:space="preserve"> 10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F8448D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КШТЗ-16-10РБ-НЖФ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F8448D" w:rsidRDefault="00AC59C3" w:rsidP="00FC2230">
            <w:pPr>
              <w:jc w:val="center"/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8E074C" w:rsidRDefault="00AC59C3" w:rsidP="00FC2230">
            <w:pPr>
              <w:jc w:val="center"/>
              <w:rPr>
                <w:szCs w:val="24"/>
              </w:rPr>
            </w:pPr>
            <w:r w:rsidRPr="003A2193">
              <w:rPr>
                <w:szCs w:val="24"/>
              </w:rPr>
              <w:t>ООО «ПРОМНЕФТЕГАЗ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65CC3" w:rsidRDefault="00AC59C3" w:rsidP="00FC2230">
            <w:pPr>
              <w:pStyle w:val="a7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7E6D61" w:rsidRDefault="00AC59C3" w:rsidP="008F0054">
            <w:pPr>
              <w:pStyle w:val="a7"/>
            </w:pPr>
          </w:p>
        </w:tc>
      </w:tr>
      <w:tr w:rsidR="00AC59C3" w:rsidRPr="001E5700" w:rsidTr="00C86884">
        <w:trPr>
          <w:trHeight w:hRule="exact" w:val="54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7E6D61" w:rsidRDefault="00AC59C3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F8448D" w:rsidRDefault="00AC59C3" w:rsidP="00FC2230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F8448D" w:rsidRDefault="00AC59C3" w:rsidP="00FC2230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8E074C" w:rsidRDefault="00AC59C3" w:rsidP="00FC22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ПЛЮС»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D50F48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7E6D61" w:rsidRDefault="00AC59C3" w:rsidP="008F0054">
            <w:pPr>
              <w:pStyle w:val="a7"/>
            </w:pPr>
          </w:p>
        </w:tc>
      </w:tr>
      <w:tr w:rsidR="00AC59C3" w:rsidRPr="001E5700" w:rsidTr="00C86884">
        <w:trPr>
          <w:trHeight w:hRule="exact" w:val="566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  <w:r>
              <w:t>7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FC2230">
            <w:r>
              <w:t xml:space="preserve">Клапан запорный, </w:t>
            </w:r>
            <w:proofErr w:type="spellStart"/>
            <w:r>
              <w:t>Ду</w:t>
            </w:r>
            <w:proofErr w:type="spellEnd"/>
            <w:r>
              <w:t xml:space="preserve"> 10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ЦКБ У26003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FC2230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ОАО «Благовещенский 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</w:tr>
      <w:tr w:rsidR="00AC59C3" w:rsidRPr="001E5700" w:rsidTr="00C8688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арматурный завод»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</w:tr>
      <w:tr w:rsidR="00AC59C3" w:rsidRPr="001E5700" w:rsidTr="00866378">
        <w:trPr>
          <w:trHeight w:hRule="exact" w:val="538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  <w:r>
              <w:t>8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r>
              <w:t>Клапан обратный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jc w:val="center"/>
            </w:pPr>
            <w:r>
              <w:t>16нж48нж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/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ГК «</w:t>
            </w:r>
            <w:proofErr w:type="spellStart"/>
            <w:r>
              <w:rPr>
                <w:szCs w:val="24"/>
              </w:rPr>
              <w:t>Техмаркет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</w:tr>
      <w:tr w:rsidR="00AC59C3" w:rsidRPr="001E5700" w:rsidTr="00767156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DD7185" w:rsidRDefault="00AC59C3" w:rsidP="00FC2230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</w:tr>
      <w:tr w:rsidR="00AC59C3" w:rsidRPr="001E5700" w:rsidTr="00767156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  <w:r>
              <w:t>9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r>
              <w:t>Клапан редукционный водородный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DD7185" w:rsidRDefault="00AC59C3" w:rsidP="00FC2230">
            <w:pPr>
              <w:pStyle w:val="a7"/>
              <w:jc w:val="center"/>
            </w:pPr>
            <w:r w:rsidRPr="00DD7185">
              <w:t>В-50-2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776459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ООО «НПО 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FC2230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pStyle w:val="a7"/>
            </w:pPr>
          </w:p>
        </w:tc>
      </w:tr>
      <w:tr w:rsidR="00AC59C3" w:rsidRPr="001E5700" w:rsidTr="00767156">
        <w:trPr>
          <w:trHeight w:hRule="exact" w:val="489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DD7185" w:rsidRDefault="00AC59C3" w:rsidP="00FC2230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«МИДАСОТ»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  <w:vAlign w:val="center"/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jc w:val="center"/>
            </w:pPr>
            <w:r>
              <w:t>10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r>
              <w:t>Клапан редукционный гелиевый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DD7185" w:rsidRDefault="00AC59C3" w:rsidP="00FC2230">
            <w:pPr>
              <w:pStyle w:val="a7"/>
              <w:jc w:val="center"/>
            </w:pPr>
            <w:r w:rsidRPr="00DD7185">
              <w:t>Г-70-5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FC2230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rStyle w:val="af2"/>
                <w:b w:val="0"/>
                <w:bCs w:val="0"/>
                <w:color w:val="000000"/>
                <w:shd w:val="clear" w:color="auto" w:fill="FFFFFF"/>
              </w:rPr>
              <w:t>ООО «ПТК»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FC2230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  <w:vAlign w:val="center"/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767156">
        <w:trPr>
          <w:trHeight w:hRule="exact" w:val="54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767156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DD7185" w:rsidRDefault="00AC59C3" w:rsidP="00767156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767156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Default="00AC59C3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  <w:vAlign w:val="center"/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767156">
        <w:trPr>
          <w:trHeight w:hRule="exact" w:val="54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  <w:r>
              <w:t>11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4607D2">
            <w:r>
              <w:t>Клапан предохранительный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60CE3" w:rsidRDefault="00AC59C3" w:rsidP="004607D2">
            <w:pPr>
              <w:pStyle w:val="a7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V205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4607D2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4607D2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ГК «</w:t>
            </w:r>
            <w:proofErr w:type="spellStart"/>
            <w:r>
              <w:rPr>
                <w:szCs w:val="24"/>
              </w:rPr>
              <w:t>Техмаркет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4607D2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4607D2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  <w:vAlign w:val="center"/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767156">
        <w:trPr>
          <w:trHeight w:hRule="exact" w:val="54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767156"/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767156">
            <w:pPr>
              <w:pStyle w:val="a7"/>
              <w:rPr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767156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767156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8F0054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  <w:vAlign w:val="center"/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  <w:r>
              <w:lastRenderedPageBreak/>
              <w:t>12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rPr>
                <w:color w:val="000000"/>
              </w:rPr>
            </w:pPr>
            <w:r>
              <w:rPr>
                <w:color w:val="000000"/>
              </w:rPr>
              <w:t>Манометр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835C3" w:rsidRDefault="00AC59C3" w:rsidP="003D1B52">
            <w:pPr>
              <w:pStyle w:val="a7"/>
              <w:jc w:val="center"/>
              <w:rPr>
                <w:szCs w:val="24"/>
                <w:lang w:val="en-US"/>
              </w:rPr>
            </w:pPr>
            <w:r w:rsidRPr="006D18E1">
              <w:rPr>
                <w:szCs w:val="24"/>
              </w:rPr>
              <w:t>М</w:t>
            </w:r>
            <w:r>
              <w:rPr>
                <w:szCs w:val="24"/>
              </w:rPr>
              <w:t xml:space="preserve">Т-4И 160-0,6 МПа </w:t>
            </w:r>
            <w:r>
              <w:rPr>
                <w:szCs w:val="24"/>
                <w:lang w:val="en-US"/>
              </w:rPr>
              <w:t>G1/2”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277AB6" w:rsidRDefault="00AC59C3" w:rsidP="003D1B52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proofErr w:type="spellStart"/>
            <w:r>
              <w:rPr>
                <w:szCs w:val="24"/>
              </w:rPr>
              <w:t>Аквалинк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3D1B52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3D1B52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  <w:vAlign w:val="center"/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8F0054">
        <w:trPr>
          <w:trHeight w:hRule="exact" w:val="454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D50F48">
            <w:pPr>
              <w:pStyle w:val="a7"/>
              <w:jc w:val="center"/>
            </w:pP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Default="00AC59C3" w:rsidP="003D1B52"/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3D1B5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3D1B5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spacing w:line="276" w:lineRule="auto"/>
            </w:pPr>
          </w:p>
        </w:tc>
      </w:tr>
      <w:tr w:rsidR="00AC59C3" w:rsidRPr="001E5700" w:rsidTr="00BD56A5">
        <w:trPr>
          <w:trHeight w:hRule="exact" w:val="559"/>
        </w:trPr>
        <w:tc>
          <w:tcPr>
            <w:tcW w:w="1134" w:type="dxa"/>
            <w:tcBorders>
              <w:top w:val="nil"/>
              <w:right w:val="single" w:sz="12" w:space="0" w:color="auto"/>
            </w:tcBorders>
          </w:tcPr>
          <w:p w:rsidR="00AC59C3" w:rsidRPr="001E5700" w:rsidRDefault="00AC59C3" w:rsidP="00293971">
            <w:pPr>
              <w:pStyle w:val="a7"/>
              <w:jc w:val="center"/>
            </w:pPr>
            <w:r>
              <w:t>13</w:t>
            </w:r>
          </w:p>
        </w:tc>
        <w:tc>
          <w:tcPr>
            <w:tcW w:w="6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r>
              <w:t>Кран для манометра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F93334" w:rsidRDefault="00AC59C3" w:rsidP="003D1B52">
            <w:pPr>
              <w:pStyle w:val="a7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RM 8-MM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proofErr w:type="spellStart"/>
            <w:r>
              <w:rPr>
                <w:szCs w:val="24"/>
              </w:rPr>
              <w:t>Аквалинк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7E6D61" w:rsidRDefault="00AC59C3" w:rsidP="003D1B52">
            <w:pPr>
              <w:pStyle w:val="a7"/>
              <w:jc w:val="center"/>
              <w:rPr>
                <w:szCs w:val="24"/>
              </w:rPr>
            </w:pPr>
            <w:r w:rsidRPr="007E6D6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AC59C3" w:rsidRPr="001E5700" w:rsidRDefault="00AC59C3" w:rsidP="003D1B52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9C3" w:rsidRPr="001E5700" w:rsidRDefault="00AC59C3" w:rsidP="003D1B52">
            <w:pPr>
              <w:pStyle w:val="a7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</w:tcBorders>
          </w:tcPr>
          <w:p w:rsidR="00AC59C3" w:rsidRPr="001E5700" w:rsidRDefault="00AC59C3" w:rsidP="008F0054">
            <w:pPr>
              <w:spacing w:line="276" w:lineRule="auto"/>
            </w:pPr>
          </w:p>
        </w:tc>
      </w:tr>
    </w:tbl>
    <w:p w:rsidR="003C2A4E" w:rsidRPr="00F50172" w:rsidRDefault="003C2A4E" w:rsidP="00A1566E">
      <w:pPr>
        <w:rPr>
          <w:szCs w:val="24"/>
        </w:rPr>
      </w:pPr>
    </w:p>
    <w:sectPr w:rsidR="003C2A4E" w:rsidRPr="00F50172" w:rsidSect="007764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4" w:h="16840" w:orient="landscape" w:code="8"/>
      <w:pgMar w:top="397" w:right="454" w:bottom="397" w:left="1474" w:header="340" w:footer="57" w:gutter="0"/>
      <w:pgNumType w:start="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156" w:rsidRDefault="00767156" w:rsidP="008E1713">
      <w:pPr>
        <w:pStyle w:val="a9"/>
      </w:pPr>
      <w:r>
        <w:separator/>
      </w:r>
    </w:p>
  </w:endnote>
  <w:endnote w:type="continuationSeparator" w:id="0">
    <w:p w:rsidR="00767156" w:rsidRDefault="00767156" w:rsidP="008E1713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2F8" w:rsidRDefault="006362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139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3" w:type="dxa"/>
        <w:right w:w="3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4252"/>
      <w:gridCol w:w="1931"/>
      <w:gridCol w:w="621"/>
    </w:tblGrid>
    <w:tr w:rsidR="00767156" w:rsidTr="00BD3CD9">
      <w:trPr>
        <w:cantSplit/>
        <w:trHeight w:hRule="exact" w:val="520"/>
      </w:trPr>
      <w:tc>
        <w:tcPr>
          <w:tcW w:w="10490" w:type="dxa"/>
          <w:gridSpan w:val="9"/>
          <w:tcBorders>
            <w:top w:val="nil"/>
            <w:left w:val="nil"/>
            <w:bottom w:val="nil"/>
            <w:right w:val="nil"/>
          </w:tcBorders>
        </w:tcPr>
        <w:p w:rsidR="00767156" w:rsidRDefault="00767156" w:rsidP="00BD3CD9">
          <w:pPr>
            <w:pStyle w:val="a4"/>
          </w:pPr>
        </w:p>
      </w:tc>
    </w:tr>
    <w:tr w:rsidR="00767156" w:rsidTr="00BD3CD9">
      <w:trPr>
        <w:cantSplit/>
        <w:trHeight w:hRule="exact" w:val="520"/>
      </w:trPr>
      <w:tc>
        <w:tcPr>
          <w:tcW w:w="10490" w:type="dxa"/>
          <w:gridSpan w:val="9"/>
          <w:tcBorders>
            <w:top w:val="nil"/>
            <w:left w:val="nil"/>
            <w:bottom w:val="nil"/>
            <w:right w:val="nil"/>
          </w:tcBorders>
        </w:tcPr>
        <w:p w:rsidR="00767156" w:rsidRDefault="00767156" w:rsidP="00BD3CD9">
          <w:pPr>
            <w:pStyle w:val="a4"/>
            <w:ind w:left="1440"/>
          </w:pPr>
        </w:p>
      </w:tc>
    </w:tr>
    <w:tr w:rsidR="00767156" w:rsidTr="00BD3CD9">
      <w:trPr>
        <w:cantSplit/>
        <w:trHeight w:hRule="exact" w:val="520"/>
      </w:trPr>
      <w:tc>
        <w:tcPr>
          <w:tcW w:w="7938" w:type="dxa"/>
          <w:gridSpan w:val="7"/>
          <w:tcBorders>
            <w:top w:val="nil"/>
            <w:left w:val="nil"/>
            <w:bottom w:val="nil"/>
            <w:right w:val="nil"/>
          </w:tcBorders>
        </w:tcPr>
        <w:p w:rsidR="00767156" w:rsidRPr="004C7B26" w:rsidRDefault="00767156" w:rsidP="00EA3B35">
          <w:pPr>
            <w:pStyle w:val="a4"/>
            <w:spacing w:before="120"/>
            <w:ind w:right="113"/>
            <w:jc w:val="right"/>
            <w:rPr>
              <w:szCs w:val="24"/>
              <w:lang w:val="en-US"/>
            </w:rPr>
          </w:pPr>
          <w:r>
            <w:rPr>
              <w:szCs w:val="24"/>
            </w:rPr>
            <w:t>Инв.№13/258</w:t>
          </w:r>
        </w:p>
      </w:tc>
      <w:tc>
        <w:tcPr>
          <w:tcW w:w="255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67156" w:rsidRPr="00016535" w:rsidRDefault="00767156" w:rsidP="00BD3CD9">
          <w:pPr>
            <w:pStyle w:val="a4"/>
            <w:spacing w:before="120"/>
            <w:jc w:val="left"/>
            <w:rPr>
              <w:szCs w:val="24"/>
            </w:rPr>
          </w:pPr>
        </w:p>
      </w:tc>
    </w:tr>
    <w:tr w:rsidR="00767156" w:rsidTr="006355C7">
      <w:trPr>
        <w:cantSplit/>
        <w:trHeight w:hRule="exact" w:val="300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6183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767156" w:rsidRPr="00D1399C" w:rsidRDefault="00767156" w:rsidP="00E668BE">
          <w:pPr>
            <w:pStyle w:val="a4"/>
            <w:rPr>
              <w:sz w:val="32"/>
              <w:szCs w:val="32"/>
            </w:rPr>
          </w:pPr>
          <w:r>
            <w:rPr>
              <w:sz w:val="32"/>
              <w:szCs w:val="32"/>
            </w:rPr>
            <w:t>ЭАИ.13-028-ГС1</w:t>
          </w:r>
          <w:r w:rsidRPr="00D1399C">
            <w:rPr>
              <w:sz w:val="32"/>
              <w:szCs w:val="32"/>
            </w:rPr>
            <w:t>.С</w:t>
          </w:r>
        </w:p>
      </w:tc>
      <w:tc>
        <w:tcPr>
          <w:tcW w:w="621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767156" w:rsidRPr="00E13F49" w:rsidRDefault="00767156" w:rsidP="006355C7">
          <w:pPr>
            <w:pStyle w:val="a6"/>
            <w:spacing w:before="40"/>
            <w:ind w:left="57"/>
            <w:jc w:val="left"/>
            <w:rPr>
              <w:sz w:val="24"/>
              <w:szCs w:val="24"/>
            </w:rPr>
          </w:pPr>
          <w:proofErr w:type="spellStart"/>
          <w:r w:rsidRPr="00E13F49">
            <w:rPr>
              <w:sz w:val="24"/>
              <w:szCs w:val="24"/>
            </w:rPr>
            <w:t>Лис</w:t>
          </w:r>
          <w:r>
            <w:rPr>
              <w:sz w:val="24"/>
              <w:szCs w:val="24"/>
            </w:rPr>
            <w:t>т</w:t>
          </w:r>
          <w:r w:rsidRPr="00E13F49">
            <w:rPr>
              <w:sz w:val="24"/>
              <w:szCs w:val="24"/>
            </w:rPr>
            <w:t>т</w:t>
          </w:r>
          <w:proofErr w:type="spellEnd"/>
        </w:p>
      </w:tc>
    </w:tr>
    <w:tr w:rsidR="00767156" w:rsidTr="00BD127E">
      <w:trPr>
        <w:cantSplit/>
        <w:trHeight w:hRule="exact" w:val="300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67156" w:rsidRDefault="00767156" w:rsidP="00E13F49">
          <w:pPr>
            <w:pStyle w:val="a4"/>
          </w:pPr>
        </w:p>
      </w:tc>
      <w:tc>
        <w:tcPr>
          <w:tcW w:w="6183" w:type="dxa"/>
          <w:gridSpan w:val="2"/>
          <w:vMerge/>
          <w:tcBorders>
            <w:left w:val="nil"/>
            <w:right w:val="single" w:sz="12" w:space="0" w:color="auto"/>
          </w:tcBorders>
        </w:tcPr>
        <w:p w:rsidR="00767156" w:rsidRPr="008F6101" w:rsidRDefault="00767156" w:rsidP="00BD3CD9">
          <w:pPr>
            <w:pStyle w:val="a4"/>
          </w:pPr>
        </w:p>
      </w:tc>
      <w:tc>
        <w:tcPr>
          <w:tcW w:w="621" w:type="dxa"/>
          <w:vMerge w:val="restart"/>
          <w:tcBorders>
            <w:top w:val="nil"/>
            <w:left w:val="nil"/>
            <w:right w:val="nil"/>
          </w:tcBorders>
        </w:tcPr>
        <w:p w:rsidR="00776459" w:rsidRDefault="00776459" w:rsidP="00776459">
          <w:pPr>
            <w:pBdr>
              <w:bottom w:val="single" w:sz="12" w:space="1" w:color="auto"/>
            </w:pBdr>
            <w:spacing w:line="60" w:lineRule="atLeast"/>
            <w:jc w:val="center"/>
            <w:rPr>
              <w:vanish/>
              <w:sz w:val="4"/>
            </w:rPr>
          </w:pPr>
        </w:p>
        <w:p w:rsidR="00776459" w:rsidRPr="00776459" w:rsidRDefault="00776459" w:rsidP="00776459">
          <w:pPr>
            <w:rPr>
              <w:sz w:val="4"/>
            </w:rPr>
          </w:pPr>
        </w:p>
        <w:p w:rsidR="00776459" w:rsidRPr="00776459" w:rsidRDefault="00776459" w:rsidP="00776459">
          <w:pPr>
            <w:rPr>
              <w:sz w:val="4"/>
            </w:rPr>
          </w:pPr>
        </w:p>
        <w:p w:rsidR="00776459" w:rsidRDefault="00776459" w:rsidP="00776459">
          <w:pPr>
            <w:rPr>
              <w:sz w:val="4"/>
            </w:rPr>
          </w:pPr>
        </w:p>
        <w:p w:rsidR="00767156" w:rsidRPr="00776459" w:rsidRDefault="00776459" w:rsidP="00776459">
          <w:pPr>
            <w:tabs>
              <w:tab w:val="left" w:pos="297"/>
            </w:tabs>
            <w:rPr>
              <w:sz w:val="4"/>
              <w:lang w:val="en-US"/>
            </w:rPr>
          </w:pPr>
          <w:r>
            <w:rPr>
              <w:sz w:val="4"/>
            </w:rPr>
            <w:tab/>
          </w:r>
          <w:r w:rsidRPr="00776459">
            <w:rPr>
              <w:sz w:val="18"/>
              <w:lang w:val="en-US"/>
            </w:rPr>
            <w:t>2</w:t>
          </w:r>
        </w:p>
      </w:tc>
    </w:tr>
    <w:tr w:rsidR="00767156" w:rsidTr="00BD127E">
      <w:trPr>
        <w:cantSplit/>
        <w:trHeight w:hRule="exact" w:val="300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BD3CD9">
          <w:pPr>
            <w:pStyle w:val="a4"/>
            <w:rPr>
              <w:spacing w:val="-2"/>
              <w:sz w:val="18"/>
            </w:rPr>
          </w:pPr>
          <w:r>
            <w:rPr>
              <w:spacing w:val="-2"/>
              <w:sz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BD3CD9">
          <w:pPr>
            <w:pStyle w:val="a4"/>
            <w:rPr>
              <w:spacing w:val="-6"/>
              <w:sz w:val="18"/>
            </w:rPr>
          </w:pPr>
          <w:proofErr w:type="spellStart"/>
          <w:r>
            <w:rPr>
              <w:spacing w:val="-6"/>
              <w:sz w:val="18"/>
            </w:rPr>
            <w:t>Кол</w:t>
          </w:r>
          <w:proofErr w:type="gramStart"/>
          <w:r>
            <w:rPr>
              <w:spacing w:val="-6"/>
              <w:sz w:val="18"/>
            </w:rPr>
            <w:t>.у</w:t>
          </w:r>
          <w:proofErr w:type="gramEnd"/>
          <w:r>
            <w:rPr>
              <w:spacing w:val="-6"/>
              <w:sz w:val="18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BD3CD9">
          <w:pPr>
            <w:pStyle w:val="a4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BD3CD9">
          <w:pPr>
            <w:pStyle w:val="a4"/>
            <w:rPr>
              <w:sz w:val="18"/>
            </w:rPr>
          </w:pPr>
          <w:r>
            <w:rPr>
              <w:sz w:val="18"/>
            </w:rPr>
            <w:t>№док</w:t>
          </w:r>
          <w:r w:rsidRPr="00713F3D">
            <w:rPr>
              <w:sz w:val="18"/>
            </w:rPr>
            <w:t>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BD3CD9">
          <w:pPr>
            <w:pStyle w:val="a4"/>
            <w:rPr>
              <w:sz w:val="18"/>
            </w:rPr>
          </w:pPr>
          <w:r>
            <w:rPr>
              <w:sz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BD3CD9">
          <w:pPr>
            <w:pStyle w:val="a4"/>
            <w:rPr>
              <w:sz w:val="18"/>
            </w:rPr>
          </w:pPr>
          <w:r>
            <w:rPr>
              <w:sz w:val="18"/>
            </w:rPr>
            <w:t>Дата</w:t>
          </w:r>
        </w:p>
      </w:tc>
      <w:tc>
        <w:tcPr>
          <w:tcW w:w="6183" w:type="dxa"/>
          <w:gridSpan w:val="2"/>
          <w:vMerge/>
          <w:tcBorders>
            <w:left w:val="nil"/>
            <w:bottom w:val="nil"/>
            <w:right w:val="single" w:sz="12" w:space="0" w:color="auto"/>
          </w:tcBorders>
        </w:tcPr>
        <w:p w:rsidR="00767156" w:rsidRDefault="00767156" w:rsidP="00BD3CD9">
          <w:pPr>
            <w:pStyle w:val="a4"/>
          </w:pPr>
        </w:p>
      </w:tc>
      <w:tc>
        <w:tcPr>
          <w:tcW w:w="621" w:type="dxa"/>
          <w:vMerge/>
          <w:tcBorders>
            <w:left w:val="nil"/>
            <w:bottom w:val="nil"/>
            <w:right w:val="nil"/>
          </w:tcBorders>
        </w:tcPr>
        <w:p w:rsidR="00767156" w:rsidRDefault="00767156" w:rsidP="00B56A4F">
          <w:pPr>
            <w:pStyle w:val="a4"/>
          </w:pPr>
        </w:p>
      </w:tc>
    </w:tr>
  </w:tbl>
  <w:p w:rsidR="00767156" w:rsidRDefault="006362F8" w:rsidP="00F370A7">
    <w:pPr>
      <w:pStyle w:val="a4"/>
      <w:jc w:val="right"/>
    </w:pPr>
    <w:r>
      <w:rPr>
        <w:rFonts w:ascii="Arial CYR" w:hAnsi="Arial CY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2" type="#_x0000_t202" style="position:absolute;left:0;text-align:left;margin-left:58.05pt;margin-top:756.2pt;width:12.05pt;height:65.9pt;z-index:251668480;mso-position-horizontal-relative:page;mso-position-vertical-relative:page" stroked="f">
          <v:textbox style="layout-flow:vertical;mso-layout-flow-alt:bottom-to-top;mso-next-textbox:#_x0000_s2132" inset="0,0,0,0">
            <w:txbxContent>
              <w:p w:rsidR="00767156" w:rsidRPr="004C7B26" w:rsidRDefault="00767156" w:rsidP="00CA6C82">
                <w:pPr>
                  <w:rPr>
                    <w:lang w:val="en-US"/>
                  </w:rPr>
                </w:pPr>
                <w:r>
                  <w:t>13/258</w:t>
                </w:r>
              </w:p>
              <w:p w:rsidR="00767156" w:rsidRPr="00363246" w:rsidRDefault="00767156" w:rsidP="0053337E">
                <w:r>
                  <w:rPr>
                    <w:noProof/>
                    <w:szCs w:val="28"/>
                  </w:rPr>
                  <w:drawing>
                    <wp:inline distT="0" distB="0" distL="0" distR="0" wp14:anchorId="5179F251" wp14:editId="4E51F859">
                      <wp:extent cx="152400" cy="698500"/>
                      <wp:effectExtent l="19050" t="0" r="0" b="0"/>
                      <wp:docPr id="9" name="Рисуно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" cy="698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szCs w:val="28"/>
                  </w:rPr>
                  <w:t xml:space="preserve">           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9" type="#_x0000_t202" style="position:absolute;left:0;text-align:left;margin-left:58.55pt;margin-top:584.65pt;width:11.3pt;height:65.9pt;z-index:251665408;mso-position-horizontal-relative:page;mso-position-vertical-relative:page" o:allowincell="f" stroked="f">
          <v:textbox style="layout-flow:vertical;mso-layout-flow-alt:bottom-to-top;mso-next-textbox:#_x0000_s2089" inset="0,0,0,0">
            <w:txbxContent>
              <w:p w:rsidR="00767156" w:rsidRPr="00C23EC6" w:rsidRDefault="00767156">
                <w:pPr>
                  <w:pStyle w:val="a4"/>
                  <w:rPr>
                    <w:lang w:val="en-US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7" type="#_x0000_t202" style="position:absolute;left:0;text-align:left;margin-left:42.25pt;margin-top:669.65pt;width:10.55pt;height:68.05pt;z-index:251663360;mso-position-horizontal-relative:page;mso-position-vertical-relative:page" o:allowincell="f" stroked="f">
          <v:textbox style="layout-flow:vertical;mso-layout-flow-alt:bottom-to-top;mso-next-textbox:#_x0000_s2087" inset="0,0,0,0">
            <w:txbxContent>
              <w:p w:rsidR="00767156" w:rsidRPr="009F5178" w:rsidRDefault="00767156">
                <w:pPr>
                  <w:pStyle w:val="a4"/>
                  <w:rPr>
                    <w:sz w:val="20"/>
                  </w:rPr>
                </w:pPr>
                <w:r w:rsidRPr="009F5178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6" type="#_x0000_t202" style="position:absolute;left:0;text-align:left;margin-left:42.15pt;margin-top:756.1pt;width:10.55pt;height:65.8pt;z-index:251662336;mso-position-horizontal-relative:page;mso-position-vertical-relative:page" o:allowincell="f" stroked="f">
          <v:textbox style="layout-flow:vertical;mso-layout-flow-alt:bottom-to-top;mso-next-textbox:#_x0000_s2086" inset="0,0,0,0">
            <w:txbxContent>
              <w:p w:rsidR="00767156" w:rsidRDefault="00767156">
                <w:pPr>
                  <w:pStyle w:val="a4"/>
                  <w:rPr>
                    <w:rFonts w:ascii="Arial" w:hAnsi="Arial"/>
                    <w:sz w:val="20"/>
                  </w:rPr>
                </w:pPr>
                <w:r w:rsidRPr="009F5178">
                  <w:rPr>
                    <w:sz w:val="20"/>
                  </w:rPr>
                  <w:t>Инв. № подл</w:t>
                </w:r>
                <w:r>
                  <w:rPr>
                    <w:rFonts w:ascii="Arial" w:hAnsi="Arial"/>
                    <w:sz w:val="20"/>
                  </w:rPr>
                  <w:t>.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5" type="#_x0000_t202" style="position:absolute;left:0;text-align:left;margin-left:42.15pt;margin-top:584pt;width:10.55pt;height:68.05pt;z-index:251661312;mso-position-horizontal-relative:page;mso-position-vertical-relative:page" o:allowincell="f" filled="f" stroked="f">
          <v:textbox style="layout-flow:vertical;mso-layout-flow-alt:bottom-to-top;mso-next-textbox:#_x0000_s2085" inset="0,0,0,0">
            <w:txbxContent>
              <w:p w:rsidR="00767156" w:rsidRPr="009F5178" w:rsidRDefault="00767156">
                <w:pPr>
                  <w:pStyle w:val="a4"/>
                  <w:rPr>
                    <w:sz w:val="20"/>
                  </w:rPr>
                </w:pPr>
                <w:proofErr w:type="spellStart"/>
                <w:r w:rsidRPr="009F5178">
                  <w:rPr>
                    <w:sz w:val="20"/>
                  </w:rPr>
                  <w:t>Взам</w:t>
                </w:r>
                <w:proofErr w:type="gramStart"/>
                <w:r w:rsidRPr="009F5178">
                  <w:rPr>
                    <w:sz w:val="20"/>
                  </w:rPr>
                  <w:t>.и</w:t>
                </w:r>
                <w:proofErr w:type="gramEnd"/>
                <w:r w:rsidRPr="009F5178">
                  <w:rPr>
                    <w:sz w:val="20"/>
                  </w:rPr>
                  <w:t>нв</w:t>
                </w:r>
                <w:proofErr w:type="spellEnd"/>
                <w:r w:rsidRPr="009F5178">
                  <w:rPr>
                    <w:sz w:val="20"/>
                  </w:rPr>
                  <w:t>. №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group id="_x0000_s2074" style="position:absolute;left:0;text-align:left;margin-left:39.7pt;margin-top:583.75pt;width:34pt;height:241pt;z-index:251656192;mso-position-horizontal-relative:page;mso-position-vertical-relative:page" coordorigin=",720" coordsize="20000,19280" o:allowincell="f">
          <v:line id="_x0000_s2075" style="position:absolute;flip:x" from="0,19996" to="20000,20000" strokeweight="1.5pt">
            <v:stroke startarrowwidth="narrow" startarrowlength="short" endarrowwidth="narrow" endarrowlength="short"/>
          </v:line>
          <v:line id="_x0000_s2076" style="position:absolute;flip:y" from="0,720" to="29,20000" strokeweight="1.5pt">
            <v:stroke startarrowwidth="narrow" startarrowlength="short" endarrowwidth="narrow" endarrowlength="short"/>
          </v:line>
          <v:line id="_x0000_s2077" style="position:absolute;flip:y" from="8324,720" to="8353,20000" strokeweight="1.5pt">
            <v:stroke startarrowwidth="narrow" startarrowlength="short" endarrowwidth="narrow" endarrowlength="short"/>
          </v:line>
          <v:line id="_x0000_s2078" style="position:absolute" from="0,14328" to="20000,14332" strokeweight="1.5pt">
            <v:stroke startarrowwidth="narrow" startarrowlength="short" endarrowwidth="narrow" endarrowlength="short"/>
          </v:line>
          <v:line id="_x0000_s2079" style="position:absolute" from="0,6388" to="20000,6392" strokeweight="1.5pt">
            <v:stroke startarrowwidth="narrow" startarrowlength="short" endarrowwidth="narrow" endarrowlength="short"/>
          </v:line>
          <v:line id="_x0000_s2080" style="position:absolute" from="0,720" to="20000,724" strokeweight="1.5pt">
            <v:stroke startarrowwidth="narrow" startarrowlength="short" endarrowwidth="narrow" endarrowlength="short"/>
          </v:line>
          <w10:wrap anchorx="page" anchory="page"/>
          <w10:anchorlock/>
        </v:group>
      </w:pict>
    </w:r>
    <w:r w:rsidR="00767156">
      <w:t>Формат А3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81" w:type="dxa"/>
      <w:jc w:val="right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3" w:type="dxa"/>
        <w:right w:w="3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459"/>
      <w:gridCol w:w="792"/>
      <w:gridCol w:w="910"/>
      <w:gridCol w:w="1134"/>
    </w:tblGrid>
    <w:tr w:rsidR="00767156" w:rsidTr="009E40DA">
      <w:trPr>
        <w:cantSplit/>
        <w:trHeight w:hRule="exact" w:val="520"/>
        <w:jc w:val="right"/>
      </w:trPr>
      <w:tc>
        <w:tcPr>
          <w:tcW w:w="7937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767156" w:rsidRPr="004C7B26" w:rsidRDefault="00767156" w:rsidP="00EA3B35">
          <w:pPr>
            <w:pStyle w:val="a4"/>
            <w:spacing w:before="120"/>
            <w:ind w:right="113"/>
            <w:jc w:val="right"/>
            <w:rPr>
              <w:lang w:val="en-US"/>
            </w:rPr>
          </w:pPr>
          <w:r w:rsidRPr="009E40DA">
            <w:t>И</w:t>
          </w:r>
          <w:r>
            <w:t>нв.№13/258</w:t>
          </w:r>
        </w:p>
      </w:tc>
      <w:tc>
        <w:tcPr>
          <w:tcW w:w="204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67156" w:rsidRPr="009E40DA" w:rsidRDefault="00767156" w:rsidP="00231077">
          <w:pPr>
            <w:pStyle w:val="a4"/>
            <w:spacing w:before="120"/>
            <w:jc w:val="left"/>
          </w:pPr>
        </w:p>
      </w:tc>
    </w:tr>
    <w:tr w:rsidR="00767156" w:rsidTr="0057190E">
      <w:trPr>
        <w:trHeight w:hRule="exact"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6295" w:type="dxa"/>
          <w:gridSpan w:val="4"/>
          <w:vMerge w:val="restart"/>
          <w:tcBorders>
            <w:top w:val="single" w:sz="12" w:space="0" w:color="auto"/>
            <w:left w:val="nil"/>
            <w:right w:val="nil"/>
          </w:tcBorders>
          <w:vAlign w:val="center"/>
        </w:tcPr>
        <w:p w:rsidR="00767156" w:rsidRPr="00016535" w:rsidRDefault="00767156" w:rsidP="0082082E">
          <w:pPr>
            <w:pStyle w:val="a4"/>
            <w:rPr>
              <w:sz w:val="32"/>
              <w:szCs w:val="32"/>
            </w:rPr>
          </w:pPr>
          <w:r>
            <w:rPr>
              <w:sz w:val="32"/>
              <w:szCs w:val="32"/>
            </w:rPr>
            <w:t>ЭАИ.13-028-ГС1.С</w:t>
          </w:r>
        </w:p>
      </w:tc>
    </w:tr>
    <w:tr w:rsidR="00767156" w:rsidTr="0057190E">
      <w:trPr>
        <w:trHeight w:hRule="exact" w:val="284"/>
        <w:jc w:val="right"/>
      </w:trPr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57190E">
          <w:pPr>
            <w:pStyle w:val="a4"/>
          </w:pPr>
        </w:p>
      </w:tc>
      <w:tc>
        <w:tcPr>
          <w:tcW w:w="6295" w:type="dxa"/>
          <w:gridSpan w:val="4"/>
          <w:vMerge/>
          <w:tcBorders>
            <w:left w:val="nil"/>
            <w:right w:val="nil"/>
          </w:tcBorders>
        </w:tcPr>
        <w:p w:rsidR="00767156" w:rsidRPr="00656F4A" w:rsidRDefault="00767156" w:rsidP="00231077">
          <w:pPr>
            <w:pStyle w:val="a4"/>
          </w:pPr>
        </w:p>
      </w:tc>
    </w:tr>
    <w:tr w:rsidR="00767156" w:rsidTr="0057190E">
      <w:trPr>
        <w:trHeight w:hRule="exact"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231077">
          <w:pPr>
            <w:pStyle w:val="a4"/>
            <w:rPr>
              <w:spacing w:val="-2"/>
              <w:sz w:val="18"/>
            </w:rPr>
          </w:pPr>
          <w:r>
            <w:rPr>
              <w:spacing w:val="-2"/>
              <w:sz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231077">
          <w:pPr>
            <w:pStyle w:val="a4"/>
            <w:rPr>
              <w:spacing w:val="-6"/>
              <w:sz w:val="18"/>
            </w:rPr>
          </w:pPr>
          <w:proofErr w:type="spellStart"/>
          <w:r>
            <w:rPr>
              <w:spacing w:val="-6"/>
              <w:sz w:val="18"/>
            </w:rPr>
            <w:t>Кол</w:t>
          </w:r>
          <w:proofErr w:type="gramStart"/>
          <w:r>
            <w:rPr>
              <w:spacing w:val="-6"/>
              <w:sz w:val="18"/>
            </w:rPr>
            <w:t>.у</w:t>
          </w:r>
          <w:proofErr w:type="gramEnd"/>
          <w:r>
            <w:rPr>
              <w:spacing w:val="-6"/>
              <w:sz w:val="18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231077">
          <w:pPr>
            <w:pStyle w:val="a4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231077">
          <w:pPr>
            <w:pStyle w:val="a4"/>
            <w:rPr>
              <w:sz w:val="18"/>
            </w:rPr>
          </w:pPr>
          <w:r>
            <w:rPr>
              <w:sz w:val="18"/>
            </w:rPr>
            <w:t>№</w:t>
          </w:r>
          <w:r>
            <w:rPr>
              <w:sz w:val="18"/>
              <w:lang w:val="en-US"/>
            </w:rPr>
            <w:t xml:space="preserve"> </w:t>
          </w:r>
          <w:r>
            <w:rPr>
              <w:sz w:val="18"/>
            </w:rPr>
            <w:t>док</w:t>
          </w:r>
          <w:r w:rsidRPr="00713F3D">
            <w:rPr>
              <w:sz w:val="18"/>
            </w:rPr>
            <w:t>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231077">
          <w:pPr>
            <w:pStyle w:val="a4"/>
            <w:rPr>
              <w:sz w:val="18"/>
            </w:rPr>
          </w:pPr>
          <w:r>
            <w:rPr>
              <w:sz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67156" w:rsidRDefault="00767156" w:rsidP="00231077">
          <w:pPr>
            <w:pStyle w:val="a4"/>
            <w:rPr>
              <w:sz w:val="18"/>
            </w:rPr>
          </w:pPr>
          <w:r>
            <w:rPr>
              <w:sz w:val="18"/>
            </w:rPr>
            <w:t>Дата</w:t>
          </w:r>
        </w:p>
      </w:tc>
      <w:tc>
        <w:tcPr>
          <w:tcW w:w="6295" w:type="dxa"/>
          <w:gridSpan w:val="4"/>
          <w:vMerge/>
          <w:tcBorders>
            <w:left w:val="nil"/>
            <w:bottom w:val="single" w:sz="12" w:space="0" w:color="auto"/>
            <w:right w:val="nil"/>
          </w:tcBorders>
        </w:tcPr>
        <w:p w:rsidR="00767156" w:rsidRDefault="00767156" w:rsidP="00231077">
          <w:pPr>
            <w:pStyle w:val="a4"/>
          </w:pPr>
        </w:p>
      </w:tc>
    </w:tr>
    <w:tr w:rsidR="00767156" w:rsidTr="0082082E">
      <w:trPr>
        <w:trHeight w:hRule="exact" w:val="284"/>
        <w:jc w:val="right"/>
      </w:trPr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67156" w:rsidRPr="00713F3D" w:rsidRDefault="00767156" w:rsidP="00D1399C">
          <w:pPr>
            <w:pStyle w:val="a4"/>
            <w:ind w:left="28"/>
            <w:jc w:val="left"/>
            <w:rPr>
              <w:spacing w:val="-2"/>
              <w:szCs w:val="24"/>
            </w:rPr>
          </w:pPr>
          <w:proofErr w:type="spellStart"/>
          <w:r>
            <w:rPr>
              <w:spacing w:val="-2"/>
              <w:szCs w:val="24"/>
            </w:rPr>
            <w:t>Разраб</w:t>
          </w:r>
          <w:proofErr w:type="spellEnd"/>
          <w:r>
            <w:rPr>
              <w:spacing w:val="-2"/>
              <w:szCs w:val="2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67156" w:rsidRPr="00BF59C2" w:rsidRDefault="00767156" w:rsidP="0057190E">
          <w:pPr>
            <w:pStyle w:val="a4"/>
            <w:ind w:left="28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Лаврова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67156" w:rsidRPr="00713F3D" w:rsidRDefault="006362F8" w:rsidP="0057190E">
          <w:pPr>
            <w:pStyle w:val="a4"/>
            <w:ind w:left="28"/>
            <w:jc w:val="left"/>
            <w:rPr>
              <w:szCs w:val="24"/>
            </w:rPr>
          </w:pPr>
          <w:r>
            <w:rPr>
              <w:noProof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143" type="#_x0000_t75" style="position:absolute;left:0;text-align:left;margin-left:4.65pt;margin-top:.55pt;width:31.45pt;height:17.3pt;z-index:251678720;mso-position-horizontal-relative:text;mso-position-vertical-relative:text">
                <v:imagedata r:id="rId1" o:title="" cropleft="2863f"/>
              </v:shape>
              <o:OLEObject Type="Embed" ProgID="AutoCAD.Drawing.18" ShapeID="_x0000_s2143" DrawAspect="Content" ObjectID="_1434377261" r:id="rId2"/>
            </w:pic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67156" w:rsidRPr="00094D06" w:rsidRDefault="00767156" w:rsidP="0057190E">
          <w:pPr>
            <w:pStyle w:val="a4"/>
            <w:ind w:left="28"/>
            <w:jc w:val="left"/>
            <w:rPr>
              <w:szCs w:val="24"/>
            </w:rPr>
          </w:pPr>
          <w:r w:rsidRPr="00094D06">
            <w:rPr>
              <w:sz w:val="20"/>
              <w:szCs w:val="24"/>
            </w:rPr>
            <w:t>06.13</w:t>
          </w:r>
        </w:p>
      </w:tc>
      <w:tc>
        <w:tcPr>
          <w:tcW w:w="3459" w:type="dxa"/>
          <w:vMerge w:val="restart"/>
          <w:tcBorders>
            <w:top w:val="nil"/>
            <w:left w:val="nil"/>
            <w:right w:val="single" w:sz="12" w:space="0" w:color="auto"/>
          </w:tcBorders>
          <w:vAlign w:val="center"/>
        </w:tcPr>
        <w:p w:rsidR="00767156" w:rsidRDefault="00767156" w:rsidP="0082082E">
          <w:pPr>
            <w:pStyle w:val="a4"/>
          </w:pPr>
          <w:r>
            <w:t>Спецификация оборудования, изделий и материалов</w:t>
          </w:r>
        </w:p>
      </w:tc>
      <w:tc>
        <w:tcPr>
          <w:tcW w:w="792" w:type="dxa"/>
          <w:tcBorders>
            <w:top w:val="nil"/>
            <w:left w:val="nil"/>
            <w:bottom w:val="single" w:sz="12" w:space="0" w:color="auto"/>
            <w:right w:val="single" w:sz="12" w:space="0" w:color="auto"/>
          </w:tcBorders>
        </w:tcPr>
        <w:p w:rsidR="00767156" w:rsidRDefault="00767156" w:rsidP="00231077">
          <w:pPr>
            <w:pStyle w:val="a4"/>
          </w:pPr>
          <w:r>
            <w:t>Стадия</w:t>
          </w:r>
        </w:p>
      </w:tc>
      <w:tc>
        <w:tcPr>
          <w:tcW w:w="910" w:type="dxa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67156" w:rsidRDefault="00767156" w:rsidP="00231077">
          <w:pPr>
            <w:pStyle w:val="a4"/>
          </w:pPr>
          <w:r>
            <w:t>Лист</w:t>
          </w:r>
        </w:p>
      </w:tc>
      <w:tc>
        <w:tcPr>
          <w:tcW w:w="1134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:rsidR="00767156" w:rsidRDefault="00767156" w:rsidP="00231077">
          <w:pPr>
            <w:pStyle w:val="a4"/>
          </w:pPr>
          <w:r>
            <w:t>Л</w:t>
          </w:r>
          <w:r>
            <w:fldChar w:fldCharType="begin"/>
          </w:r>
          <w:r>
            <w:instrText xml:space="preserve"> ASK InventNomer  \* MERGEFORMAT </w:instrText>
          </w:r>
          <w:r>
            <w:fldChar w:fldCharType="separate"/>
          </w:r>
          <w:r>
            <w:t>01-*****</w:t>
          </w:r>
          <w:r>
            <w:fldChar w:fldCharType="end"/>
          </w:r>
          <w:r>
            <w:t>истов</w:t>
          </w:r>
        </w:p>
      </w:tc>
    </w:tr>
    <w:tr w:rsidR="00767156" w:rsidTr="00BD127E">
      <w:trPr>
        <w:trHeight w:hRule="exact" w:val="284"/>
        <w:jc w:val="right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767156" w:rsidRPr="00713F3D" w:rsidRDefault="006362F8" w:rsidP="0057190E">
          <w:pPr>
            <w:pStyle w:val="a4"/>
            <w:ind w:left="28"/>
            <w:jc w:val="left"/>
            <w:rPr>
              <w:spacing w:val="-2"/>
              <w:szCs w:val="24"/>
            </w:rPr>
          </w:pPr>
          <w:r>
            <w:rPr>
              <w:noProof/>
              <w:spacing w:val="-2"/>
              <w:szCs w:val="24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42" type="#_x0000_t202" style="position:absolute;left:0;text-align:left;margin-left:56.15pt;margin-top:756.4pt;width:12.05pt;height:65.9pt;z-index:251677696;mso-position-horizontal-relative:page;mso-position-vertical-relative:page" o:allowincell="f" stroked="f">
                <v:textbox style="layout-flow:vertical;mso-layout-flow-alt:bottom-to-top;mso-next-textbox:#_x0000_s2142" inset="0,0,0,0">
                  <w:txbxContent>
                    <w:p w:rsidR="00767156" w:rsidRPr="004C7B26" w:rsidRDefault="00767156" w:rsidP="00CA6C82">
                      <w:pPr>
                        <w:rPr>
                          <w:lang w:val="en-US"/>
                        </w:rPr>
                      </w:pPr>
                      <w:r>
                        <w:t>13/258</w:t>
                      </w:r>
                    </w:p>
                    <w:p w:rsidR="00767156" w:rsidRPr="00363246" w:rsidRDefault="00767156" w:rsidP="00231077">
                      <w:r>
                        <w:rPr>
                          <w:noProof/>
                          <w:szCs w:val="28"/>
                        </w:rPr>
                        <w:drawing>
                          <wp:inline distT="0" distB="0" distL="0" distR="0" wp14:anchorId="6203B0D4" wp14:editId="42A38E1B">
                            <wp:extent cx="152400" cy="698500"/>
                            <wp:effectExtent l="1905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698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Cs w:val="28"/>
                        </w:rPr>
                        <w:t xml:space="preserve">           </w:t>
                      </w:r>
                    </w:p>
                  </w:txbxContent>
                </v:textbox>
                <w10:wrap anchorx="page" anchory="page"/>
                <w10:anchorlock/>
              </v:shape>
            </w:pict>
          </w:r>
          <w:r w:rsidR="00767156">
            <w:rPr>
              <w:spacing w:val="-2"/>
              <w:szCs w:val="24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67156" w:rsidRPr="00B56A4F" w:rsidRDefault="00767156" w:rsidP="0057190E">
          <w:pPr>
            <w:pStyle w:val="a4"/>
            <w:ind w:left="28"/>
            <w:jc w:val="left"/>
            <w:rPr>
              <w:sz w:val="22"/>
              <w:szCs w:val="22"/>
            </w:rPr>
          </w:pPr>
          <w:proofErr w:type="spellStart"/>
          <w:r>
            <w:rPr>
              <w:sz w:val="22"/>
              <w:szCs w:val="22"/>
            </w:rPr>
            <w:t>Колоногая</w:t>
          </w:r>
          <w:proofErr w:type="spellEnd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67156" w:rsidRPr="00713F3D" w:rsidRDefault="00767156" w:rsidP="0057190E">
          <w:pPr>
            <w:pStyle w:val="a4"/>
            <w:ind w:left="28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79744" behindDoc="0" locked="0" layoutInCell="1" allowOverlap="1" wp14:anchorId="47192246" wp14:editId="2A44B1F2">
                <wp:simplePos x="0" y="0"/>
                <wp:positionH relativeFrom="column">
                  <wp:posOffset>33906</wp:posOffset>
                </wp:positionH>
                <wp:positionV relativeFrom="paragraph">
                  <wp:posOffset>15755</wp:posOffset>
                </wp:positionV>
                <wp:extent cx="499110" cy="122555"/>
                <wp:effectExtent l="0" t="0" r="0" b="0"/>
                <wp:wrapNone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9110" cy="122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67156" w:rsidRPr="00094D06" w:rsidRDefault="00767156" w:rsidP="00094D06">
          <w:pPr>
            <w:pStyle w:val="a4"/>
            <w:ind w:left="28"/>
            <w:jc w:val="left"/>
            <w:rPr>
              <w:szCs w:val="24"/>
            </w:rPr>
          </w:pPr>
          <w:r w:rsidRPr="00094D06">
            <w:rPr>
              <w:sz w:val="20"/>
              <w:szCs w:val="24"/>
            </w:rPr>
            <w:t>06.13</w:t>
          </w:r>
        </w:p>
      </w:tc>
      <w:tc>
        <w:tcPr>
          <w:tcW w:w="3459" w:type="dxa"/>
          <w:vMerge/>
          <w:tcBorders>
            <w:left w:val="nil"/>
            <w:right w:val="single" w:sz="12" w:space="0" w:color="auto"/>
          </w:tcBorders>
        </w:tcPr>
        <w:p w:rsidR="00767156" w:rsidRDefault="00767156" w:rsidP="00D1399C">
          <w:pPr>
            <w:pStyle w:val="a4"/>
          </w:pPr>
        </w:p>
      </w:tc>
      <w:tc>
        <w:tcPr>
          <w:tcW w:w="792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</w:tcPr>
        <w:p w:rsidR="00767156" w:rsidRDefault="00767156" w:rsidP="00231077">
          <w:pPr>
            <w:pStyle w:val="a4"/>
          </w:pPr>
          <w:proofErr w:type="gramStart"/>
          <w:r>
            <w:t>Р</w:t>
          </w:r>
          <w:proofErr w:type="gramEnd"/>
        </w:p>
      </w:tc>
      <w:tc>
        <w:tcPr>
          <w:tcW w:w="9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67156" w:rsidRPr="00E00A3C" w:rsidRDefault="00767156" w:rsidP="00231077">
          <w:pPr>
            <w:pStyle w:val="a4"/>
          </w:pPr>
          <w:r>
            <w:rPr>
              <w:noProof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767156" w:rsidRPr="00C143E3" w:rsidRDefault="00767156" w:rsidP="00231077">
          <w:pPr>
            <w:pStyle w:val="a4"/>
          </w:pPr>
          <w:r>
            <w:t>2</w:t>
          </w:r>
        </w:p>
      </w:tc>
    </w:tr>
    <w:tr w:rsidR="00767156" w:rsidTr="00BD127E">
      <w:trPr>
        <w:trHeight w:hRule="exact" w:val="284"/>
        <w:jc w:val="right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767156" w:rsidRPr="00365510" w:rsidRDefault="00767156" w:rsidP="00A11BB0">
          <w:pPr>
            <w:pStyle w:val="a4"/>
            <w:jc w:val="left"/>
            <w:rPr>
              <w:spacing w:val="-2"/>
              <w:sz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67156" w:rsidRPr="00B56A4F" w:rsidRDefault="00767156" w:rsidP="0057190E">
          <w:pPr>
            <w:pStyle w:val="a4"/>
            <w:ind w:left="28"/>
            <w:jc w:val="left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67156" w:rsidRPr="00713F3D" w:rsidRDefault="00767156" w:rsidP="0057190E">
          <w:pPr>
            <w:pStyle w:val="a4"/>
            <w:ind w:left="28"/>
            <w:jc w:val="left"/>
            <w:rPr>
              <w:szCs w:val="24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67156" w:rsidRPr="00094D06" w:rsidRDefault="00767156" w:rsidP="0057190E">
          <w:pPr>
            <w:pStyle w:val="a4"/>
            <w:ind w:left="28"/>
            <w:jc w:val="left"/>
            <w:rPr>
              <w:szCs w:val="24"/>
            </w:rPr>
          </w:pPr>
        </w:p>
      </w:tc>
      <w:tc>
        <w:tcPr>
          <w:tcW w:w="3459" w:type="dxa"/>
          <w:vMerge/>
          <w:tcBorders>
            <w:left w:val="nil"/>
            <w:right w:val="single" w:sz="12" w:space="0" w:color="auto"/>
          </w:tcBorders>
        </w:tcPr>
        <w:p w:rsidR="00767156" w:rsidRDefault="00767156" w:rsidP="00D1399C">
          <w:pPr>
            <w:pStyle w:val="a4"/>
          </w:pPr>
        </w:p>
      </w:tc>
      <w:tc>
        <w:tcPr>
          <w:tcW w:w="2836" w:type="dxa"/>
          <w:gridSpan w:val="3"/>
          <w:vMerge w:val="restart"/>
          <w:tcBorders>
            <w:top w:val="nil"/>
            <w:left w:val="nil"/>
            <w:right w:val="nil"/>
          </w:tcBorders>
          <w:vAlign w:val="center"/>
        </w:tcPr>
        <w:p w:rsidR="00767156" w:rsidRPr="00505136" w:rsidRDefault="00767156" w:rsidP="00231077">
          <w:pPr>
            <w:pStyle w:val="a4"/>
            <w:rPr>
              <w:sz w:val="28"/>
            </w:rPr>
          </w:pPr>
          <w:r>
            <w:rPr>
              <w:sz w:val="28"/>
            </w:rPr>
            <w:t xml:space="preserve">ЗАО «НПО </w:t>
          </w:r>
          <w:proofErr w:type="spellStart"/>
          <w:r>
            <w:rPr>
              <w:sz w:val="28"/>
            </w:rPr>
            <w:t>Энергоатоминвент</w:t>
          </w:r>
          <w:proofErr w:type="spellEnd"/>
          <w:r>
            <w:rPr>
              <w:sz w:val="28"/>
            </w:rPr>
            <w:t>»</w:t>
          </w:r>
        </w:p>
      </w:tc>
    </w:tr>
    <w:tr w:rsidR="00767156" w:rsidTr="00BD127E">
      <w:trPr>
        <w:trHeight w:hRule="exact" w:val="284"/>
        <w:jc w:val="right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67156" w:rsidRPr="00713F3D" w:rsidRDefault="00767156" w:rsidP="00BD127E">
          <w:pPr>
            <w:pStyle w:val="a4"/>
            <w:jc w:val="left"/>
            <w:rPr>
              <w:spacing w:val="-2"/>
              <w:szCs w:val="24"/>
            </w:rPr>
          </w:pPr>
          <w:proofErr w:type="spellStart"/>
          <w:r>
            <w:rPr>
              <w:spacing w:val="-2"/>
              <w:szCs w:val="24"/>
            </w:rPr>
            <w:t>Н.контр</w:t>
          </w:r>
          <w:proofErr w:type="spellEnd"/>
          <w:r>
            <w:rPr>
              <w:spacing w:val="-2"/>
              <w:szCs w:val="24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67156" w:rsidRPr="00B56A4F" w:rsidRDefault="00767156" w:rsidP="00BD127E">
          <w:pPr>
            <w:pStyle w:val="a4"/>
            <w:ind w:left="28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Фокин</w:t>
          </w:r>
        </w:p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67156" w:rsidRPr="00713F3D" w:rsidRDefault="00767156" w:rsidP="00BD127E">
          <w:pPr>
            <w:pStyle w:val="a4"/>
            <w:ind w:left="28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80768" behindDoc="0" locked="0" layoutInCell="1" allowOverlap="1" wp14:anchorId="286B5493" wp14:editId="38986611">
                <wp:simplePos x="0" y="0"/>
                <wp:positionH relativeFrom="column">
                  <wp:posOffset>36974</wp:posOffset>
                </wp:positionH>
                <wp:positionV relativeFrom="paragraph">
                  <wp:posOffset>13701</wp:posOffset>
                </wp:positionV>
                <wp:extent cx="495300" cy="142875"/>
                <wp:effectExtent l="0" t="0" r="0" b="0"/>
                <wp:wrapNone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142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67156" w:rsidRPr="00094D06" w:rsidRDefault="00767156" w:rsidP="00094D06">
          <w:pPr>
            <w:pStyle w:val="a4"/>
            <w:ind w:left="28"/>
            <w:jc w:val="left"/>
            <w:rPr>
              <w:szCs w:val="24"/>
            </w:rPr>
          </w:pPr>
          <w:r w:rsidRPr="00094D06">
            <w:rPr>
              <w:sz w:val="20"/>
              <w:szCs w:val="24"/>
            </w:rPr>
            <w:t>06.13</w:t>
          </w:r>
        </w:p>
      </w:tc>
      <w:tc>
        <w:tcPr>
          <w:tcW w:w="3459" w:type="dxa"/>
          <w:vMerge/>
          <w:tcBorders>
            <w:left w:val="nil"/>
            <w:right w:val="single" w:sz="12" w:space="0" w:color="auto"/>
          </w:tcBorders>
        </w:tcPr>
        <w:p w:rsidR="00767156" w:rsidRDefault="00767156" w:rsidP="008F0054">
          <w:pPr>
            <w:pStyle w:val="a4"/>
          </w:pPr>
        </w:p>
      </w:tc>
      <w:tc>
        <w:tcPr>
          <w:tcW w:w="2836" w:type="dxa"/>
          <w:gridSpan w:val="3"/>
          <w:vMerge/>
          <w:tcBorders>
            <w:left w:val="nil"/>
            <w:right w:val="nil"/>
          </w:tcBorders>
        </w:tcPr>
        <w:p w:rsidR="00767156" w:rsidRPr="00C143E3" w:rsidRDefault="00767156" w:rsidP="00231077">
          <w:pPr>
            <w:pStyle w:val="a4"/>
            <w:rPr>
              <w:b/>
              <w:szCs w:val="24"/>
            </w:rPr>
          </w:pPr>
        </w:p>
      </w:tc>
    </w:tr>
    <w:tr w:rsidR="00767156" w:rsidTr="00BD127E">
      <w:trPr>
        <w:trHeight w:hRule="exact" w:val="284"/>
        <w:jc w:val="right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67156" w:rsidRPr="00713F3D" w:rsidRDefault="00767156" w:rsidP="00A11BB0">
          <w:pPr>
            <w:pStyle w:val="a4"/>
            <w:jc w:val="left"/>
            <w:rPr>
              <w:spacing w:val="-2"/>
              <w:szCs w:val="24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67156" w:rsidRPr="00B56A4F" w:rsidRDefault="00767156" w:rsidP="00201711">
          <w:pPr>
            <w:pStyle w:val="a4"/>
            <w:ind w:left="28"/>
            <w:jc w:val="left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67156" w:rsidRPr="00713F3D" w:rsidRDefault="00767156" w:rsidP="0057190E">
          <w:pPr>
            <w:pStyle w:val="a4"/>
            <w:ind w:left="28"/>
            <w:jc w:val="left"/>
            <w:rPr>
              <w:szCs w:val="24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67156" w:rsidRPr="00094D06" w:rsidRDefault="00767156" w:rsidP="0057190E">
          <w:pPr>
            <w:pStyle w:val="a4"/>
            <w:ind w:left="28"/>
            <w:jc w:val="left"/>
            <w:rPr>
              <w:szCs w:val="24"/>
            </w:rPr>
          </w:pPr>
        </w:p>
      </w:tc>
      <w:tc>
        <w:tcPr>
          <w:tcW w:w="3459" w:type="dxa"/>
          <w:vMerge/>
          <w:tcBorders>
            <w:left w:val="nil"/>
            <w:bottom w:val="nil"/>
            <w:right w:val="single" w:sz="12" w:space="0" w:color="auto"/>
          </w:tcBorders>
        </w:tcPr>
        <w:p w:rsidR="00767156" w:rsidRDefault="00767156" w:rsidP="00D1399C">
          <w:pPr>
            <w:pStyle w:val="a4"/>
          </w:pPr>
        </w:p>
      </w:tc>
      <w:tc>
        <w:tcPr>
          <w:tcW w:w="2836" w:type="dxa"/>
          <w:gridSpan w:val="3"/>
          <w:vMerge/>
          <w:tcBorders>
            <w:left w:val="nil"/>
            <w:bottom w:val="nil"/>
            <w:right w:val="nil"/>
          </w:tcBorders>
        </w:tcPr>
        <w:p w:rsidR="00767156" w:rsidRDefault="00767156" w:rsidP="00231077">
          <w:pPr>
            <w:pStyle w:val="a4"/>
            <w:rPr>
              <w:sz w:val="28"/>
            </w:rPr>
          </w:pPr>
        </w:p>
      </w:tc>
    </w:tr>
  </w:tbl>
  <w:p w:rsidR="00767156" w:rsidRDefault="006362F8" w:rsidP="00656F4A">
    <w:pPr>
      <w:pStyle w:val="a4"/>
      <w:jc w:val="right"/>
    </w:pPr>
    <w:r>
      <w:rPr>
        <w:rFonts w:ascii="Arial CYR" w:hAnsi="Arial CYR"/>
        <w:noProof/>
      </w:rPr>
      <w:pict>
        <v:rect id="_x0000_s2090" style="position:absolute;left:0;text-align:left;margin-left:73.7pt;margin-top:17.25pt;width:1094.1pt;height:807.45pt;z-index:251666432;mso-position-horizontal-relative:page;mso-position-vertical-relative:page" o:allowincell="f" filled="f" strokeweight="1.5pt">
          <w10:wrap anchorx="page" anchory="page"/>
          <w10:anchorlock/>
        </v:rect>
      </w:pict>
    </w:r>
    <w:r>
      <w:rPr>
        <w:rFonts w:ascii="Arial CYR" w:hAnsi="Arial CYR"/>
        <w:noProof/>
      </w:rPr>
      <w:pict>
        <v:shape id="_x0000_s2088" type="#_x0000_t202" style="position:absolute;left:0;text-align:left;margin-left:55.85pt;margin-top:583.9pt;width:12.8pt;height:65.15pt;z-index:251664384;mso-position-horizontal-relative:page;mso-position-vertical-relative:page" o:allowincell="f" stroked="f">
          <v:textbox style="layout-flow:vertical;mso-layout-flow-alt:bottom-to-top;mso-next-textbox:#_x0000_s2088" inset="0,0,0,0">
            <w:txbxContent>
              <w:p w:rsidR="00767156" w:rsidRPr="00E13F49" w:rsidRDefault="00767156">
                <w:pPr>
                  <w:pStyle w:val="a4"/>
                  <w:rPr>
                    <w:szCs w:val="24"/>
                    <w:lang w:val="en-US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4" type="#_x0000_t202" style="position:absolute;left:0;text-align:left;margin-left:17pt;margin-top:399.15pt;width:56.7pt;height:184.25pt;z-index:251660288;mso-position-horizontal-relative:page;mso-position-vertical-relative:page" o:allowincell="f" filled="f">
          <v:textbox style="mso-next-textbox:#_x0000_s2084" inset="0,0,0,0">
            <w:txbxContent>
              <w:tbl>
                <w:tblPr>
                  <w:tblW w:w="0" w:type="auto"/>
                  <w:tblInd w:w="91" w:type="dxa"/>
                  <w:tblBorders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84"/>
                  <w:gridCol w:w="283"/>
                  <w:gridCol w:w="284"/>
                  <w:gridCol w:w="284"/>
                </w:tblGrid>
                <w:tr w:rsidR="00767156">
                  <w:trPr>
                    <w:cantSplit/>
                    <w:trHeight w:val="556"/>
                  </w:trPr>
                  <w:tc>
                    <w:tcPr>
                      <w:tcW w:w="284" w:type="dxa"/>
                      <w:vMerge w:val="restart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ind w:left="57"/>
                        <w:rPr>
                          <w:sz w:val="20"/>
                        </w:rPr>
                      </w:pPr>
                      <w:r w:rsidRPr="004E5CAD">
                        <w:rPr>
                          <w:sz w:val="20"/>
                        </w:rPr>
                        <w:t xml:space="preserve">  Согласовано</w:t>
                      </w: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</w:tr>
                <w:tr w:rsidR="00767156">
                  <w:trPr>
                    <w:cantSplit/>
                    <w:trHeight w:val="825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67156" w:rsidRPr="004E5CAD" w:rsidRDefault="00767156">
                      <w:pPr>
                        <w:ind w:left="57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</w:tr>
                <w:tr w:rsidR="00767156">
                  <w:trPr>
                    <w:cantSplit/>
                    <w:trHeight w:val="1134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67156" w:rsidRPr="004E5CAD" w:rsidRDefault="00767156">
                      <w:pPr>
                        <w:ind w:left="57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67156" w:rsidRPr="007E42BA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</w:tr>
                <w:tr w:rsidR="00767156">
                  <w:trPr>
                    <w:cantSplit/>
                    <w:trHeight w:val="1132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67156" w:rsidRPr="004E5CAD" w:rsidRDefault="00767156">
                      <w:pPr>
                        <w:ind w:left="57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67156" w:rsidRPr="004E5CAD" w:rsidRDefault="00767156">
                      <w:pPr>
                        <w:pStyle w:val="a4"/>
                        <w:ind w:left="57"/>
                        <w:jc w:val="left"/>
                        <w:rPr>
                          <w:sz w:val="20"/>
                        </w:rPr>
                      </w:pPr>
                    </w:p>
                  </w:tc>
                </w:tr>
              </w:tbl>
              <w:p w:rsidR="00767156" w:rsidRDefault="00767156"/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3" type="#_x0000_t202" style="position:absolute;left:0;text-align:left;margin-left:41.4pt;margin-top:756.1pt;width:11.3pt;height:68.05pt;z-index:251659264;mso-position-horizontal-relative:page;mso-position-vertical-relative:page" o:allowincell="f" stroked="f">
          <v:textbox style="layout-flow:vertical;mso-layout-flow-alt:bottom-to-top;mso-next-textbox:#_x0000_s2083" inset="0,0,0,0">
            <w:txbxContent>
              <w:p w:rsidR="00767156" w:rsidRDefault="00767156">
                <w:pPr>
                  <w:pStyle w:val="a4"/>
                  <w:rPr>
                    <w:rFonts w:ascii="Arial" w:hAnsi="Arial"/>
                    <w:sz w:val="20"/>
                  </w:rPr>
                </w:pPr>
                <w:r w:rsidRPr="004E5CAD">
                  <w:rPr>
                    <w:sz w:val="20"/>
                  </w:rPr>
                  <w:t>Инв. № подл</w:t>
                </w:r>
                <w:r>
                  <w:rPr>
                    <w:rFonts w:ascii="Arial" w:hAnsi="Arial"/>
                    <w:sz w:val="20"/>
                  </w:rPr>
                  <w:t>.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2" type="#_x0000_t202" style="position:absolute;left:0;text-align:left;margin-left:42.15pt;margin-top:669.65pt;width:10.55pt;height:68.05pt;z-index:251658240;mso-position-horizontal-relative:page;mso-position-vertical-relative:page" o:allowincell="f" stroked="f">
          <v:textbox style="layout-flow:vertical;mso-layout-flow-alt:bottom-to-top;mso-next-textbox:#_x0000_s2082" inset="0,0,0,0">
            <w:txbxContent>
              <w:p w:rsidR="00767156" w:rsidRPr="004E5CAD" w:rsidRDefault="00767156">
                <w:pPr>
                  <w:pStyle w:val="a4"/>
                  <w:rPr>
                    <w:sz w:val="20"/>
                  </w:rPr>
                </w:pPr>
                <w:r w:rsidRPr="004E5CAD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shape id="_x0000_s2081" type="#_x0000_t202" style="position:absolute;left:0;text-align:left;margin-left:41.4pt;margin-top:584pt;width:11.3pt;height:68.05pt;z-index:251657216;mso-position-horizontal-relative:page;mso-position-vertical-relative:page" o:allowincell="f" filled="f" stroked="f">
          <v:textbox style="layout-flow:vertical;mso-layout-flow-alt:bottom-to-top;mso-next-textbox:#_x0000_s2081" inset="0,0,0,0">
            <w:txbxContent>
              <w:p w:rsidR="00767156" w:rsidRDefault="00767156">
                <w:pPr>
                  <w:pStyle w:val="a4"/>
                  <w:rPr>
                    <w:rFonts w:ascii="Arial" w:hAnsi="Arial"/>
                    <w:sz w:val="20"/>
                  </w:rPr>
                </w:pPr>
                <w:proofErr w:type="spellStart"/>
                <w:r w:rsidRPr="004E5CAD">
                  <w:rPr>
                    <w:sz w:val="20"/>
                  </w:rPr>
                  <w:t>Взам</w:t>
                </w:r>
                <w:proofErr w:type="gramStart"/>
                <w:r w:rsidRPr="004E5CAD">
                  <w:rPr>
                    <w:sz w:val="20"/>
                  </w:rPr>
                  <w:t>.и</w:t>
                </w:r>
                <w:proofErr w:type="gramEnd"/>
                <w:r w:rsidRPr="004E5CAD">
                  <w:rPr>
                    <w:sz w:val="20"/>
                  </w:rPr>
                  <w:t>нв</w:t>
                </w:r>
                <w:proofErr w:type="spellEnd"/>
                <w:r w:rsidRPr="004E5CAD">
                  <w:rPr>
                    <w:sz w:val="20"/>
                  </w:rPr>
                  <w:t>.</w:t>
                </w:r>
                <w:r>
                  <w:rPr>
                    <w:rFonts w:ascii="Arial" w:hAnsi="Arial"/>
                    <w:sz w:val="20"/>
                  </w:rPr>
                  <w:t xml:space="preserve"> </w:t>
                </w:r>
                <w:r w:rsidRPr="00822AD4">
                  <w:rPr>
                    <w:sz w:val="20"/>
                  </w:rPr>
                  <w:t>№</w:t>
                </w:r>
              </w:p>
            </w:txbxContent>
          </v:textbox>
          <w10:wrap anchorx="page" anchory="page"/>
          <w10:anchorlock/>
        </v:shape>
      </w:pict>
    </w:r>
    <w:r>
      <w:rPr>
        <w:rFonts w:ascii="Arial CYR" w:hAnsi="Arial CYR"/>
        <w:noProof/>
      </w:rPr>
      <w:pict>
        <v:group id="_x0000_s2066" style="position:absolute;left:0;text-align:left;margin-left:39.7pt;margin-top:583.75pt;width:34pt;height:241pt;z-index:251654144;mso-position-horizontal-relative:page;mso-position-vertical-relative:page" coordorigin=",720" coordsize="20000,19280" o:allowincell="f">
          <v:line id="_x0000_s2067" style="position:absolute;flip:x" from="0,19996" to="20000,20000" strokeweight="1.5pt">
            <v:stroke startarrowwidth="narrow" startarrowlength="short" endarrowwidth="narrow" endarrowlength="short"/>
          </v:line>
          <v:line id="_x0000_s2068" style="position:absolute;flip:y" from="0,720" to="29,20000" strokeweight="1.5pt">
            <v:stroke startarrowwidth="narrow" startarrowlength="short" endarrowwidth="narrow" endarrowlength="short"/>
          </v:line>
          <v:line id="_x0000_s2069" style="position:absolute;flip:y" from="8324,720" to="8353,20000" strokeweight="1.5pt">
            <v:stroke startarrowwidth="narrow" startarrowlength="short" endarrowwidth="narrow" endarrowlength="short"/>
          </v:line>
          <v:line id="_x0000_s2070" style="position:absolute" from="0,14328" to="20000,14332" strokeweight="1.5pt">
            <v:stroke startarrowwidth="narrow" startarrowlength="short" endarrowwidth="narrow" endarrowlength="short"/>
          </v:line>
          <v:line id="_x0000_s2071" style="position:absolute" from="0,6388" to="20000,6392" strokeweight="1.5pt">
            <v:stroke startarrowwidth="narrow" startarrowlength="short" endarrowwidth="narrow" endarrowlength="short"/>
          </v:line>
          <v:line id="_x0000_s2072" style="position:absolute" from="0,720" to="20000,724" strokeweight="1.5pt">
            <v:stroke startarrowwidth="narrow" startarrowlength="short" endarrowwidth="narrow" endarrowlength="short"/>
          </v:line>
          <w10:wrap anchorx="page" anchory="page"/>
          <w10:anchorlock/>
        </v:group>
      </w:pict>
    </w:r>
    <w:r w:rsidR="00767156">
      <w:t>Формат А3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156" w:rsidRDefault="00767156" w:rsidP="008E1713">
      <w:pPr>
        <w:pStyle w:val="a9"/>
      </w:pPr>
      <w:r>
        <w:separator/>
      </w:r>
    </w:p>
  </w:footnote>
  <w:footnote w:type="continuationSeparator" w:id="0">
    <w:p w:rsidR="00767156" w:rsidRDefault="00767156" w:rsidP="008E1713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156" w:rsidRDefault="00767156">
    <w:pPr>
      <w:pStyle w:val="a3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67156" w:rsidRDefault="0076715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42" w:type="dxa"/>
      <w:tblBorders>
        <w:bottom w:val="single" w:sz="12" w:space="0" w:color="auto"/>
        <w:insideH w:val="single" w:sz="6" w:space="0" w:color="auto"/>
        <w:insideV w:val="single" w:sz="12" w:space="0" w:color="auto"/>
      </w:tblBorders>
      <w:tblLayout w:type="fixed"/>
      <w:tblCellMar>
        <w:left w:w="124" w:type="dxa"/>
        <w:right w:w="124" w:type="dxa"/>
      </w:tblCellMar>
      <w:tblLook w:val="0000" w:firstRow="0" w:lastRow="0" w:firstColumn="0" w:lastColumn="0" w:noHBand="0" w:noVBand="0"/>
    </w:tblPr>
    <w:tblGrid>
      <w:gridCol w:w="21092"/>
      <w:gridCol w:w="794"/>
    </w:tblGrid>
    <w:tr w:rsidR="00767156" w:rsidTr="00772E6D">
      <w:trPr>
        <w:trHeight w:val="283"/>
        <w:hidden/>
      </w:trPr>
      <w:tc>
        <w:tcPr>
          <w:tcW w:w="21092" w:type="dxa"/>
        </w:tcPr>
        <w:p w:rsidR="00767156" w:rsidRDefault="00767156">
          <w:pPr>
            <w:pStyle w:val="a3"/>
            <w:ind w:right="360"/>
            <w:rPr>
              <w:rFonts w:ascii="Arial CYR" w:hAnsi="Arial CYR"/>
              <w:noProof/>
              <w:vanish/>
            </w:rPr>
          </w:pPr>
        </w:p>
      </w:tc>
      <w:tc>
        <w:tcPr>
          <w:tcW w:w="794" w:type="dxa"/>
        </w:tcPr>
        <w:p w:rsidR="00767156" w:rsidRPr="00772E6D" w:rsidRDefault="006362F8" w:rsidP="00772E6D">
          <w:pPr>
            <w:pStyle w:val="a3"/>
            <w:jc w:val="center"/>
            <w:rPr>
              <w:noProof/>
              <w:lang w:val="en-US"/>
            </w:rPr>
          </w:pPr>
          <w:r>
            <w:rPr>
              <w:noProof/>
            </w:rPr>
            <w:t>9</w:t>
          </w:r>
          <w:bookmarkStart w:id="0" w:name="_GoBack"/>
          <w:bookmarkEnd w:id="0"/>
        </w:p>
      </w:tc>
    </w:tr>
  </w:tbl>
  <w:p w:rsidR="00767156" w:rsidRDefault="006362F8">
    <w:pPr>
      <w:pStyle w:val="a3"/>
      <w:spacing w:line="20" w:lineRule="exact"/>
      <w:jc w:val="center"/>
    </w:pPr>
    <w:r>
      <w:rPr>
        <w:noProof/>
      </w:rPr>
      <w:pict>
        <v:rect id="_x0000_s2073" style="position:absolute;left:0;text-align:left;margin-left:73.7pt;margin-top:18.2pt;width:1094.3pt;height:806.55pt;z-index:251655168;mso-position-horizontal-relative:page;mso-position-vertical-relative:page" o:allowincell="f" filled="f" strokeweight="1.5pt">
          <w10:wrap anchorx="page" anchory="page"/>
          <w10:anchorlock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38" w:type="dxa"/>
      <w:tblBorders>
        <w:bottom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124" w:type="dxa"/>
        <w:right w:w="124" w:type="dxa"/>
      </w:tblCellMar>
      <w:tblLook w:val="0000" w:firstRow="0" w:lastRow="0" w:firstColumn="0" w:lastColumn="0" w:noHBand="0" w:noVBand="0"/>
    </w:tblPr>
    <w:tblGrid>
      <w:gridCol w:w="20824"/>
      <w:gridCol w:w="1041"/>
    </w:tblGrid>
    <w:tr w:rsidR="00767156">
      <w:trPr>
        <w:hidden/>
      </w:trPr>
      <w:tc>
        <w:tcPr>
          <w:tcW w:w="20824" w:type="dxa"/>
          <w:tcBorders>
            <w:right w:val="nil"/>
          </w:tcBorders>
        </w:tcPr>
        <w:p w:rsidR="00767156" w:rsidRDefault="00767156" w:rsidP="00231077">
          <w:pPr>
            <w:pStyle w:val="a3"/>
            <w:rPr>
              <w:rFonts w:ascii="Arial CYR" w:hAnsi="Arial CYR"/>
              <w:noProof/>
              <w:vanish/>
            </w:rPr>
          </w:pPr>
        </w:p>
      </w:tc>
      <w:tc>
        <w:tcPr>
          <w:tcW w:w="1041" w:type="dxa"/>
          <w:tcBorders>
            <w:top w:val="nil"/>
            <w:left w:val="single" w:sz="12" w:space="0" w:color="auto"/>
            <w:bottom w:val="single" w:sz="12" w:space="0" w:color="auto"/>
          </w:tcBorders>
        </w:tcPr>
        <w:p w:rsidR="00767156" w:rsidRPr="00772E6D" w:rsidRDefault="006362F8" w:rsidP="00772E6D">
          <w:pPr>
            <w:pStyle w:val="a3"/>
            <w:jc w:val="center"/>
            <w:rPr>
              <w:noProof/>
              <w:lang w:val="en-US"/>
            </w:rPr>
          </w:pPr>
          <w:r>
            <w:rPr>
              <w:noProof/>
            </w:rPr>
            <w:t>8</w:t>
          </w:r>
        </w:p>
      </w:tc>
    </w:tr>
  </w:tbl>
  <w:p w:rsidR="00767156" w:rsidRDefault="00767156" w:rsidP="00231077">
    <w:pPr>
      <w:pStyle w:val="a3"/>
      <w:spacing w:line="14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AC2"/>
    <w:multiLevelType w:val="hybridMultilevel"/>
    <w:tmpl w:val="31E68CAA"/>
    <w:lvl w:ilvl="0" w:tplc="E8C20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541CD"/>
    <w:multiLevelType w:val="singleLevel"/>
    <w:tmpl w:val="D180D408"/>
    <w:lvl w:ilvl="0">
      <w:start w:val="1"/>
      <w:numFmt w:val="bullet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2">
    <w:nsid w:val="4B983F8F"/>
    <w:multiLevelType w:val="singleLevel"/>
    <w:tmpl w:val="3C5E50D0"/>
    <w:lvl w:ilvl="0">
      <w:start w:val="1"/>
      <w:numFmt w:val="decimal"/>
      <w:lvlText w:val="%1"/>
      <w:legacy w:legacy="1" w:legacySpace="0" w:legacyIndent="0"/>
      <w:lvlJc w:val="center"/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4CC031F7"/>
    <w:multiLevelType w:val="singleLevel"/>
    <w:tmpl w:val="F80C9E1C"/>
    <w:lvl w:ilvl="0">
      <w:start w:val="1"/>
      <w:numFmt w:val="decimal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4">
    <w:nsid w:val="4CCB5DAA"/>
    <w:multiLevelType w:val="hybridMultilevel"/>
    <w:tmpl w:val="18586CE4"/>
    <w:lvl w:ilvl="0" w:tplc="E8C20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EDD"/>
    <w:rsid w:val="00000C6B"/>
    <w:rsid w:val="00001DE5"/>
    <w:rsid w:val="00001F3C"/>
    <w:rsid w:val="00003656"/>
    <w:rsid w:val="000055CD"/>
    <w:rsid w:val="00005DF5"/>
    <w:rsid w:val="000060C3"/>
    <w:rsid w:val="0000784D"/>
    <w:rsid w:val="00016535"/>
    <w:rsid w:val="00016AD5"/>
    <w:rsid w:val="00016EF1"/>
    <w:rsid w:val="00017BBE"/>
    <w:rsid w:val="00023676"/>
    <w:rsid w:val="000241E5"/>
    <w:rsid w:val="00024837"/>
    <w:rsid w:val="000326FF"/>
    <w:rsid w:val="00040384"/>
    <w:rsid w:val="000414C5"/>
    <w:rsid w:val="00041BED"/>
    <w:rsid w:val="0004373C"/>
    <w:rsid w:val="00044993"/>
    <w:rsid w:val="0004509F"/>
    <w:rsid w:val="00047A23"/>
    <w:rsid w:val="00050C31"/>
    <w:rsid w:val="00052582"/>
    <w:rsid w:val="00053B35"/>
    <w:rsid w:val="00054279"/>
    <w:rsid w:val="00056B14"/>
    <w:rsid w:val="00057F7C"/>
    <w:rsid w:val="000605F7"/>
    <w:rsid w:val="000617F7"/>
    <w:rsid w:val="00061FF7"/>
    <w:rsid w:val="00071CBB"/>
    <w:rsid w:val="00072394"/>
    <w:rsid w:val="00073513"/>
    <w:rsid w:val="00076334"/>
    <w:rsid w:val="0007634B"/>
    <w:rsid w:val="000776F6"/>
    <w:rsid w:val="0008095B"/>
    <w:rsid w:val="00081F5E"/>
    <w:rsid w:val="000840CE"/>
    <w:rsid w:val="00087C8E"/>
    <w:rsid w:val="00090743"/>
    <w:rsid w:val="000941AD"/>
    <w:rsid w:val="00094D06"/>
    <w:rsid w:val="00095AB9"/>
    <w:rsid w:val="000A5D02"/>
    <w:rsid w:val="000B31AD"/>
    <w:rsid w:val="000B4809"/>
    <w:rsid w:val="000B48AD"/>
    <w:rsid w:val="000B4B2E"/>
    <w:rsid w:val="000B551E"/>
    <w:rsid w:val="000C04EA"/>
    <w:rsid w:val="000C21CF"/>
    <w:rsid w:val="000C34FD"/>
    <w:rsid w:val="000D3107"/>
    <w:rsid w:val="000D7084"/>
    <w:rsid w:val="000D798D"/>
    <w:rsid w:val="000E0C05"/>
    <w:rsid w:val="000E1E9E"/>
    <w:rsid w:val="000E4913"/>
    <w:rsid w:val="000E6670"/>
    <w:rsid w:val="000E79DA"/>
    <w:rsid w:val="000F174C"/>
    <w:rsid w:val="000F2FD5"/>
    <w:rsid w:val="000F4E98"/>
    <w:rsid w:val="00100D15"/>
    <w:rsid w:val="00100FB4"/>
    <w:rsid w:val="00105DB6"/>
    <w:rsid w:val="0011149A"/>
    <w:rsid w:val="001126FE"/>
    <w:rsid w:val="00112823"/>
    <w:rsid w:val="00112A67"/>
    <w:rsid w:val="00114710"/>
    <w:rsid w:val="00115FD0"/>
    <w:rsid w:val="00120867"/>
    <w:rsid w:val="001225B2"/>
    <w:rsid w:val="00131F3C"/>
    <w:rsid w:val="00133149"/>
    <w:rsid w:val="00134E56"/>
    <w:rsid w:val="001350C6"/>
    <w:rsid w:val="00136C04"/>
    <w:rsid w:val="00142D37"/>
    <w:rsid w:val="00143F6F"/>
    <w:rsid w:val="00145D42"/>
    <w:rsid w:val="00146C01"/>
    <w:rsid w:val="00152EEF"/>
    <w:rsid w:val="00153870"/>
    <w:rsid w:val="00153F10"/>
    <w:rsid w:val="00155087"/>
    <w:rsid w:val="00160CE3"/>
    <w:rsid w:val="00161E73"/>
    <w:rsid w:val="0016262E"/>
    <w:rsid w:val="00162DE3"/>
    <w:rsid w:val="00167B90"/>
    <w:rsid w:val="001703F5"/>
    <w:rsid w:val="00170B0C"/>
    <w:rsid w:val="00170CBB"/>
    <w:rsid w:val="00170F2A"/>
    <w:rsid w:val="0017119E"/>
    <w:rsid w:val="00171E20"/>
    <w:rsid w:val="00173620"/>
    <w:rsid w:val="0017492F"/>
    <w:rsid w:val="0017536E"/>
    <w:rsid w:val="00180F1A"/>
    <w:rsid w:val="0018299D"/>
    <w:rsid w:val="001835C3"/>
    <w:rsid w:val="00184940"/>
    <w:rsid w:val="0018528B"/>
    <w:rsid w:val="00185870"/>
    <w:rsid w:val="001901BB"/>
    <w:rsid w:val="00191FD8"/>
    <w:rsid w:val="001923FA"/>
    <w:rsid w:val="0019354E"/>
    <w:rsid w:val="00197361"/>
    <w:rsid w:val="001A0B5D"/>
    <w:rsid w:val="001A4E3F"/>
    <w:rsid w:val="001A5D55"/>
    <w:rsid w:val="001A6E14"/>
    <w:rsid w:val="001B585D"/>
    <w:rsid w:val="001B5EC7"/>
    <w:rsid w:val="001B710D"/>
    <w:rsid w:val="001C4286"/>
    <w:rsid w:val="001C4AEB"/>
    <w:rsid w:val="001D011A"/>
    <w:rsid w:val="001D4DA4"/>
    <w:rsid w:val="001D5BC6"/>
    <w:rsid w:val="001D68DD"/>
    <w:rsid w:val="001E0ED8"/>
    <w:rsid w:val="001E517C"/>
    <w:rsid w:val="001E5700"/>
    <w:rsid w:val="001E7835"/>
    <w:rsid w:val="001F2767"/>
    <w:rsid w:val="001F59B1"/>
    <w:rsid w:val="002012D9"/>
    <w:rsid w:val="00201711"/>
    <w:rsid w:val="00203877"/>
    <w:rsid w:val="00210396"/>
    <w:rsid w:val="00211F91"/>
    <w:rsid w:val="00214168"/>
    <w:rsid w:val="00221BBA"/>
    <w:rsid w:val="00222670"/>
    <w:rsid w:val="00224E82"/>
    <w:rsid w:val="002300D7"/>
    <w:rsid w:val="00231077"/>
    <w:rsid w:val="0023160D"/>
    <w:rsid w:val="00235A95"/>
    <w:rsid w:val="00236646"/>
    <w:rsid w:val="00236CB6"/>
    <w:rsid w:val="00237E34"/>
    <w:rsid w:val="00252280"/>
    <w:rsid w:val="00252F04"/>
    <w:rsid w:val="00257B20"/>
    <w:rsid w:val="0026063A"/>
    <w:rsid w:val="00260DC6"/>
    <w:rsid w:val="00262EDD"/>
    <w:rsid w:val="0026386A"/>
    <w:rsid w:val="00263C57"/>
    <w:rsid w:val="002643D1"/>
    <w:rsid w:val="002648E6"/>
    <w:rsid w:val="00264A45"/>
    <w:rsid w:val="00265C8F"/>
    <w:rsid w:val="00270FF6"/>
    <w:rsid w:val="00272511"/>
    <w:rsid w:val="00272F25"/>
    <w:rsid w:val="00274332"/>
    <w:rsid w:val="002751F1"/>
    <w:rsid w:val="00277171"/>
    <w:rsid w:val="0027755F"/>
    <w:rsid w:val="002775F0"/>
    <w:rsid w:val="00277AB6"/>
    <w:rsid w:val="00282BEC"/>
    <w:rsid w:val="00284564"/>
    <w:rsid w:val="0028505D"/>
    <w:rsid w:val="00285C4D"/>
    <w:rsid w:val="002864C2"/>
    <w:rsid w:val="00290D5A"/>
    <w:rsid w:val="0029207E"/>
    <w:rsid w:val="00293971"/>
    <w:rsid w:val="002941B1"/>
    <w:rsid w:val="002949BB"/>
    <w:rsid w:val="0029610B"/>
    <w:rsid w:val="002965A8"/>
    <w:rsid w:val="002973A3"/>
    <w:rsid w:val="002A432E"/>
    <w:rsid w:val="002A509A"/>
    <w:rsid w:val="002A6253"/>
    <w:rsid w:val="002B22A2"/>
    <w:rsid w:val="002B2490"/>
    <w:rsid w:val="002B44E9"/>
    <w:rsid w:val="002B6695"/>
    <w:rsid w:val="002B7C25"/>
    <w:rsid w:val="002C058E"/>
    <w:rsid w:val="002C1BCB"/>
    <w:rsid w:val="002C2B3F"/>
    <w:rsid w:val="002C387C"/>
    <w:rsid w:val="002C3E30"/>
    <w:rsid w:val="002D006D"/>
    <w:rsid w:val="002D2A7E"/>
    <w:rsid w:val="002D48D9"/>
    <w:rsid w:val="002D578E"/>
    <w:rsid w:val="002D6203"/>
    <w:rsid w:val="002E0E15"/>
    <w:rsid w:val="002E2AE4"/>
    <w:rsid w:val="002E38B0"/>
    <w:rsid w:val="002E3A57"/>
    <w:rsid w:val="002E47C3"/>
    <w:rsid w:val="002E774F"/>
    <w:rsid w:val="002F6096"/>
    <w:rsid w:val="002F60E5"/>
    <w:rsid w:val="00300438"/>
    <w:rsid w:val="003024A8"/>
    <w:rsid w:val="00305AE4"/>
    <w:rsid w:val="0030784F"/>
    <w:rsid w:val="0031186B"/>
    <w:rsid w:val="00312837"/>
    <w:rsid w:val="00313842"/>
    <w:rsid w:val="00314AA5"/>
    <w:rsid w:val="003154ED"/>
    <w:rsid w:val="003174F9"/>
    <w:rsid w:val="0031797B"/>
    <w:rsid w:val="00317D39"/>
    <w:rsid w:val="00321279"/>
    <w:rsid w:val="00321D5E"/>
    <w:rsid w:val="0032265F"/>
    <w:rsid w:val="00324AB7"/>
    <w:rsid w:val="00330126"/>
    <w:rsid w:val="0033369F"/>
    <w:rsid w:val="0033466B"/>
    <w:rsid w:val="00337183"/>
    <w:rsid w:val="003415FE"/>
    <w:rsid w:val="00341D0F"/>
    <w:rsid w:val="00347505"/>
    <w:rsid w:val="00347B97"/>
    <w:rsid w:val="003506AC"/>
    <w:rsid w:val="0035147C"/>
    <w:rsid w:val="00352FF4"/>
    <w:rsid w:val="00353554"/>
    <w:rsid w:val="00354F36"/>
    <w:rsid w:val="003611E4"/>
    <w:rsid w:val="00365510"/>
    <w:rsid w:val="00365BB6"/>
    <w:rsid w:val="0036743B"/>
    <w:rsid w:val="00376552"/>
    <w:rsid w:val="00376937"/>
    <w:rsid w:val="003776C2"/>
    <w:rsid w:val="00377FFE"/>
    <w:rsid w:val="00381009"/>
    <w:rsid w:val="00382735"/>
    <w:rsid w:val="00385C0A"/>
    <w:rsid w:val="00387CBF"/>
    <w:rsid w:val="003902A4"/>
    <w:rsid w:val="0039068F"/>
    <w:rsid w:val="003932A9"/>
    <w:rsid w:val="00393C42"/>
    <w:rsid w:val="00394146"/>
    <w:rsid w:val="00397684"/>
    <w:rsid w:val="003B0796"/>
    <w:rsid w:val="003B2C2B"/>
    <w:rsid w:val="003B494F"/>
    <w:rsid w:val="003C2A4E"/>
    <w:rsid w:val="003C3A1E"/>
    <w:rsid w:val="003C46FD"/>
    <w:rsid w:val="003C4BD5"/>
    <w:rsid w:val="003C5880"/>
    <w:rsid w:val="003D0898"/>
    <w:rsid w:val="003D5402"/>
    <w:rsid w:val="003E3096"/>
    <w:rsid w:val="003E4EA5"/>
    <w:rsid w:val="003E6066"/>
    <w:rsid w:val="003E61DE"/>
    <w:rsid w:val="003E6E2F"/>
    <w:rsid w:val="003E6E82"/>
    <w:rsid w:val="003E6FD1"/>
    <w:rsid w:val="003F20E0"/>
    <w:rsid w:val="003F3343"/>
    <w:rsid w:val="003F54AF"/>
    <w:rsid w:val="003F61D3"/>
    <w:rsid w:val="003F6B6E"/>
    <w:rsid w:val="00400238"/>
    <w:rsid w:val="00400836"/>
    <w:rsid w:val="00400AAE"/>
    <w:rsid w:val="00403621"/>
    <w:rsid w:val="00410276"/>
    <w:rsid w:val="00412E8A"/>
    <w:rsid w:val="00415360"/>
    <w:rsid w:val="00415642"/>
    <w:rsid w:val="00415D2F"/>
    <w:rsid w:val="00417A10"/>
    <w:rsid w:val="00420E27"/>
    <w:rsid w:val="004216CF"/>
    <w:rsid w:val="00422481"/>
    <w:rsid w:val="004243D4"/>
    <w:rsid w:val="00430076"/>
    <w:rsid w:val="0043196D"/>
    <w:rsid w:val="00432520"/>
    <w:rsid w:val="00432A8F"/>
    <w:rsid w:val="00434B12"/>
    <w:rsid w:val="00435B88"/>
    <w:rsid w:val="004416CA"/>
    <w:rsid w:val="00441B69"/>
    <w:rsid w:val="00442A29"/>
    <w:rsid w:val="00446B2D"/>
    <w:rsid w:val="004555D7"/>
    <w:rsid w:val="00456775"/>
    <w:rsid w:val="00460C37"/>
    <w:rsid w:val="00463A28"/>
    <w:rsid w:val="004708C9"/>
    <w:rsid w:val="00474301"/>
    <w:rsid w:val="0047571E"/>
    <w:rsid w:val="00475EED"/>
    <w:rsid w:val="00480E8F"/>
    <w:rsid w:val="004818E9"/>
    <w:rsid w:val="00483FC0"/>
    <w:rsid w:val="00484E56"/>
    <w:rsid w:val="004868C8"/>
    <w:rsid w:val="00486BAB"/>
    <w:rsid w:val="004876E7"/>
    <w:rsid w:val="00493149"/>
    <w:rsid w:val="004938B1"/>
    <w:rsid w:val="00493D42"/>
    <w:rsid w:val="00496C67"/>
    <w:rsid w:val="0049756A"/>
    <w:rsid w:val="004A02FF"/>
    <w:rsid w:val="004A4765"/>
    <w:rsid w:val="004A759F"/>
    <w:rsid w:val="004B0D05"/>
    <w:rsid w:val="004B1AC2"/>
    <w:rsid w:val="004B2206"/>
    <w:rsid w:val="004B66D8"/>
    <w:rsid w:val="004B6E0F"/>
    <w:rsid w:val="004B7253"/>
    <w:rsid w:val="004C017A"/>
    <w:rsid w:val="004C3E58"/>
    <w:rsid w:val="004C4DC5"/>
    <w:rsid w:val="004C6BDF"/>
    <w:rsid w:val="004C7B26"/>
    <w:rsid w:val="004D0FFD"/>
    <w:rsid w:val="004D56E5"/>
    <w:rsid w:val="004E5CAD"/>
    <w:rsid w:val="004E73A2"/>
    <w:rsid w:val="004F2334"/>
    <w:rsid w:val="004F2480"/>
    <w:rsid w:val="004F3B8C"/>
    <w:rsid w:val="004F7DE6"/>
    <w:rsid w:val="0050098E"/>
    <w:rsid w:val="00502C60"/>
    <w:rsid w:val="00503C33"/>
    <w:rsid w:val="00503D0C"/>
    <w:rsid w:val="0050594D"/>
    <w:rsid w:val="005102CE"/>
    <w:rsid w:val="00514DA0"/>
    <w:rsid w:val="00515517"/>
    <w:rsid w:val="00516351"/>
    <w:rsid w:val="00517FB9"/>
    <w:rsid w:val="00520B0A"/>
    <w:rsid w:val="00522CB0"/>
    <w:rsid w:val="00523D44"/>
    <w:rsid w:val="00525386"/>
    <w:rsid w:val="0052561E"/>
    <w:rsid w:val="00527110"/>
    <w:rsid w:val="00530C09"/>
    <w:rsid w:val="005316AA"/>
    <w:rsid w:val="005329AD"/>
    <w:rsid w:val="0053337E"/>
    <w:rsid w:val="0053444C"/>
    <w:rsid w:val="0053572C"/>
    <w:rsid w:val="00540540"/>
    <w:rsid w:val="00543CAA"/>
    <w:rsid w:val="0054463A"/>
    <w:rsid w:val="00547077"/>
    <w:rsid w:val="005477DB"/>
    <w:rsid w:val="00547846"/>
    <w:rsid w:val="00550159"/>
    <w:rsid w:val="005506B4"/>
    <w:rsid w:val="00565E68"/>
    <w:rsid w:val="00566D42"/>
    <w:rsid w:val="00570214"/>
    <w:rsid w:val="0057151B"/>
    <w:rsid w:val="0057190E"/>
    <w:rsid w:val="00577FA7"/>
    <w:rsid w:val="00585839"/>
    <w:rsid w:val="00593BED"/>
    <w:rsid w:val="005A1BA6"/>
    <w:rsid w:val="005A3484"/>
    <w:rsid w:val="005A3D2A"/>
    <w:rsid w:val="005A531D"/>
    <w:rsid w:val="005B0B90"/>
    <w:rsid w:val="005B2D7F"/>
    <w:rsid w:val="005B3A9B"/>
    <w:rsid w:val="005B4641"/>
    <w:rsid w:val="005B5482"/>
    <w:rsid w:val="005C1F69"/>
    <w:rsid w:val="005C5E0D"/>
    <w:rsid w:val="005C71F7"/>
    <w:rsid w:val="005D03C8"/>
    <w:rsid w:val="005D07E6"/>
    <w:rsid w:val="005D19A4"/>
    <w:rsid w:val="005D5DE6"/>
    <w:rsid w:val="005D62F4"/>
    <w:rsid w:val="005E2D90"/>
    <w:rsid w:val="005E2EBE"/>
    <w:rsid w:val="005E437F"/>
    <w:rsid w:val="005E48E0"/>
    <w:rsid w:val="005E6408"/>
    <w:rsid w:val="005F1398"/>
    <w:rsid w:val="005F2EE1"/>
    <w:rsid w:val="005F3A0A"/>
    <w:rsid w:val="005F5E7B"/>
    <w:rsid w:val="005F6A74"/>
    <w:rsid w:val="00603102"/>
    <w:rsid w:val="006072BE"/>
    <w:rsid w:val="006115E7"/>
    <w:rsid w:val="006131E9"/>
    <w:rsid w:val="00616AA6"/>
    <w:rsid w:val="006208A9"/>
    <w:rsid w:val="00622A83"/>
    <w:rsid w:val="00626F8C"/>
    <w:rsid w:val="00627370"/>
    <w:rsid w:val="00631B40"/>
    <w:rsid w:val="00632099"/>
    <w:rsid w:val="00632273"/>
    <w:rsid w:val="00633764"/>
    <w:rsid w:val="00633D34"/>
    <w:rsid w:val="006355C7"/>
    <w:rsid w:val="006362F8"/>
    <w:rsid w:val="006379EF"/>
    <w:rsid w:val="006411A2"/>
    <w:rsid w:val="00643106"/>
    <w:rsid w:val="00647CDF"/>
    <w:rsid w:val="00650198"/>
    <w:rsid w:val="00651D88"/>
    <w:rsid w:val="00653C69"/>
    <w:rsid w:val="006549E2"/>
    <w:rsid w:val="00654CF8"/>
    <w:rsid w:val="006568D2"/>
    <w:rsid w:val="00656F4A"/>
    <w:rsid w:val="0066166B"/>
    <w:rsid w:val="00665BFF"/>
    <w:rsid w:val="00666AC6"/>
    <w:rsid w:val="00666F2E"/>
    <w:rsid w:val="0066774F"/>
    <w:rsid w:val="00667BD7"/>
    <w:rsid w:val="00670965"/>
    <w:rsid w:val="00672D73"/>
    <w:rsid w:val="0067461E"/>
    <w:rsid w:val="00674C57"/>
    <w:rsid w:val="006758EF"/>
    <w:rsid w:val="0068063F"/>
    <w:rsid w:val="00682359"/>
    <w:rsid w:val="006870A0"/>
    <w:rsid w:val="0068714B"/>
    <w:rsid w:val="00690FFE"/>
    <w:rsid w:val="006911D1"/>
    <w:rsid w:val="00692366"/>
    <w:rsid w:val="00692FAB"/>
    <w:rsid w:val="00695C8C"/>
    <w:rsid w:val="0069749A"/>
    <w:rsid w:val="00697594"/>
    <w:rsid w:val="006A1AE6"/>
    <w:rsid w:val="006A1C2E"/>
    <w:rsid w:val="006B00EF"/>
    <w:rsid w:val="006B1A48"/>
    <w:rsid w:val="006B4CAF"/>
    <w:rsid w:val="006B6F53"/>
    <w:rsid w:val="006C081A"/>
    <w:rsid w:val="006C0D55"/>
    <w:rsid w:val="006C18B8"/>
    <w:rsid w:val="006C229F"/>
    <w:rsid w:val="006C31E6"/>
    <w:rsid w:val="006C36BD"/>
    <w:rsid w:val="006C3F14"/>
    <w:rsid w:val="006C5AE3"/>
    <w:rsid w:val="006C5B7E"/>
    <w:rsid w:val="006D0341"/>
    <w:rsid w:val="006D362A"/>
    <w:rsid w:val="006D3E01"/>
    <w:rsid w:val="006D6008"/>
    <w:rsid w:val="006D6263"/>
    <w:rsid w:val="006D70A7"/>
    <w:rsid w:val="006E197B"/>
    <w:rsid w:val="006E3CBE"/>
    <w:rsid w:val="006E452B"/>
    <w:rsid w:val="006E6FF3"/>
    <w:rsid w:val="006E7CC7"/>
    <w:rsid w:val="006E7D95"/>
    <w:rsid w:val="006F0655"/>
    <w:rsid w:val="006F33BE"/>
    <w:rsid w:val="006F43CB"/>
    <w:rsid w:val="006F491D"/>
    <w:rsid w:val="006F6EFF"/>
    <w:rsid w:val="006F6F20"/>
    <w:rsid w:val="006F7765"/>
    <w:rsid w:val="00703D52"/>
    <w:rsid w:val="007045AA"/>
    <w:rsid w:val="00704C12"/>
    <w:rsid w:val="00711050"/>
    <w:rsid w:val="00712032"/>
    <w:rsid w:val="00712304"/>
    <w:rsid w:val="00713CC5"/>
    <w:rsid w:val="00713DC1"/>
    <w:rsid w:val="00715219"/>
    <w:rsid w:val="007152EC"/>
    <w:rsid w:val="007160F5"/>
    <w:rsid w:val="00717C4E"/>
    <w:rsid w:val="00723500"/>
    <w:rsid w:val="00727AFB"/>
    <w:rsid w:val="00731344"/>
    <w:rsid w:val="00734345"/>
    <w:rsid w:val="00734E90"/>
    <w:rsid w:val="007356C4"/>
    <w:rsid w:val="007357B8"/>
    <w:rsid w:val="00735835"/>
    <w:rsid w:val="007361BD"/>
    <w:rsid w:val="007378C2"/>
    <w:rsid w:val="00740A68"/>
    <w:rsid w:val="0074282A"/>
    <w:rsid w:val="00742DD1"/>
    <w:rsid w:val="00746E81"/>
    <w:rsid w:val="007501DF"/>
    <w:rsid w:val="007513FF"/>
    <w:rsid w:val="00751DC5"/>
    <w:rsid w:val="00754245"/>
    <w:rsid w:val="007550BE"/>
    <w:rsid w:val="007569F6"/>
    <w:rsid w:val="00760245"/>
    <w:rsid w:val="0076101B"/>
    <w:rsid w:val="00762561"/>
    <w:rsid w:val="00762984"/>
    <w:rsid w:val="00764BBB"/>
    <w:rsid w:val="00765CC3"/>
    <w:rsid w:val="00767156"/>
    <w:rsid w:val="00770D93"/>
    <w:rsid w:val="00772E6D"/>
    <w:rsid w:val="00776459"/>
    <w:rsid w:val="007768D3"/>
    <w:rsid w:val="00776F67"/>
    <w:rsid w:val="00781541"/>
    <w:rsid w:val="00783B19"/>
    <w:rsid w:val="0078485E"/>
    <w:rsid w:val="0078549C"/>
    <w:rsid w:val="0078577A"/>
    <w:rsid w:val="00786747"/>
    <w:rsid w:val="007877BD"/>
    <w:rsid w:val="00787873"/>
    <w:rsid w:val="007917DA"/>
    <w:rsid w:val="007918B9"/>
    <w:rsid w:val="007923A1"/>
    <w:rsid w:val="00794DA1"/>
    <w:rsid w:val="00797C0B"/>
    <w:rsid w:val="007A696F"/>
    <w:rsid w:val="007A703E"/>
    <w:rsid w:val="007B1947"/>
    <w:rsid w:val="007B21F6"/>
    <w:rsid w:val="007B61AA"/>
    <w:rsid w:val="007B7DB9"/>
    <w:rsid w:val="007C068C"/>
    <w:rsid w:val="007C339B"/>
    <w:rsid w:val="007C3444"/>
    <w:rsid w:val="007C3B20"/>
    <w:rsid w:val="007C5D99"/>
    <w:rsid w:val="007D0AAB"/>
    <w:rsid w:val="007D1773"/>
    <w:rsid w:val="007D3C21"/>
    <w:rsid w:val="007D653F"/>
    <w:rsid w:val="007D68D6"/>
    <w:rsid w:val="007D70D8"/>
    <w:rsid w:val="007E1513"/>
    <w:rsid w:val="007E3BA2"/>
    <w:rsid w:val="007E42BA"/>
    <w:rsid w:val="007E61EB"/>
    <w:rsid w:val="007E6D61"/>
    <w:rsid w:val="007E77CA"/>
    <w:rsid w:val="007F0042"/>
    <w:rsid w:val="007F03F4"/>
    <w:rsid w:val="007F0C5E"/>
    <w:rsid w:val="007F0C6D"/>
    <w:rsid w:val="007F1E97"/>
    <w:rsid w:val="007F5F51"/>
    <w:rsid w:val="007F7991"/>
    <w:rsid w:val="007F7A29"/>
    <w:rsid w:val="0080030E"/>
    <w:rsid w:val="00800AD0"/>
    <w:rsid w:val="008013F8"/>
    <w:rsid w:val="00801407"/>
    <w:rsid w:val="00801E56"/>
    <w:rsid w:val="008035B2"/>
    <w:rsid w:val="00803823"/>
    <w:rsid w:val="008055B8"/>
    <w:rsid w:val="00806DEC"/>
    <w:rsid w:val="00810B0C"/>
    <w:rsid w:val="00812812"/>
    <w:rsid w:val="00813D08"/>
    <w:rsid w:val="00815298"/>
    <w:rsid w:val="00817AF6"/>
    <w:rsid w:val="0082082E"/>
    <w:rsid w:val="008222EB"/>
    <w:rsid w:val="00822AD4"/>
    <w:rsid w:val="0082324D"/>
    <w:rsid w:val="00824CA1"/>
    <w:rsid w:val="00831A8A"/>
    <w:rsid w:val="008323F9"/>
    <w:rsid w:val="00835F33"/>
    <w:rsid w:val="00837462"/>
    <w:rsid w:val="00837CCF"/>
    <w:rsid w:val="008425CE"/>
    <w:rsid w:val="008447CD"/>
    <w:rsid w:val="00845D15"/>
    <w:rsid w:val="00847753"/>
    <w:rsid w:val="008502E9"/>
    <w:rsid w:val="008541E5"/>
    <w:rsid w:val="00856419"/>
    <w:rsid w:val="00857112"/>
    <w:rsid w:val="008574C1"/>
    <w:rsid w:val="00857B97"/>
    <w:rsid w:val="00857E84"/>
    <w:rsid w:val="008600CD"/>
    <w:rsid w:val="008614F1"/>
    <w:rsid w:val="008651DA"/>
    <w:rsid w:val="0086523F"/>
    <w:rsid w:val="00866378"/>
    <w:rsid w:val="00867A25"/>
    <w:rsid w:val="00867DC8"/>
    <w:rsid w:val="00872552"/>
    <w:rsid w:val="008728DC"/>
    <w:rsid w:val="00873D8A"/>
    <w:rsid w:val="008807A1"/>
    <w:rsid w:val="008863DA"/>
    <w:rsid w:val="008868BC"/>
    <w:rsid w:val="00886A68"/>
    <w:rsid w:val="008878BF"/>
    <w:rsid w:val="00887E93"/>
    <w:rsid w:val="00895E17"/>
    <w:rsid w:val="00896451"/>
    <w:rsid w:val="008A0190"/>
    <w:rsid w:val="008A0699"/>
    <w:rsid w:val="008A0714"/>
    <w:rsid w:val="008A0CB5"/>
    <w:rsid w:val="008A1955"/>
    <w:rsid w:val="008B0589"/>
    <w:rsid w:val="008B24E4"/>
    <w:rsid w:val="008B41F9"/>
    <w:rsid w:val="008C0BCD"/>
    <w:rsid w:val="008C0EBB"/>
    <w:rsid w:val="008C17A5"/>
    <w:rsid w:val="008C7057"/>
    <w:rsid w:val="008C73CF"/>
    <w:rsid w:val="008D2158"/>
    <w:rsid w:val="008D3CA1"/>
    <w:rsid w:val="008D4DC4"/>
    <w:rsid w:val="008D7002"/>
    <w:rsid w:val="008E0848"/>
    <w:rsid w:val="008E159A"/>
    <w:rsid w:val="008E1713"/>
    <w:rsid w:val="008E5262"/>
    <w:rsid w:val="008E6EAC"/>
    <w:rsid w:val="008F0054"/>
    <w:rsid w:val="008F13BA"/>
    <w:rsid w:val="008F2398"/>
    <w:rsid w:val="008F49F8"/>
    <w:rsid w:val="008F6101"/>
    <w:rsid w:val="008F7DC6"/>
    <w:rsid w:val="00901206"/>
    <w:rsid w:val="00901AB0"/>
    <w:rsid w:val="0090281C"/>
    <w:rsid w:val="0090444A"/>
    <w:rsid w:val="00905318"/>
    <w:rsid w:val="009102AC"/>
    <w:rsid w:val="00910B26"/>
    <w:rsid w:val="009144BC"/>
    <w:rsid w:val="009159D1"/>
    <w:rsid w:val="00922AC6"/>
    <w:rsid w:val="00924AF0"/>
    <w:rsid w:val="0092644C"/>
    <w:rsid w:val="0092788D"/>
    <w:rsid w:val="00931229"/>
    <w:rsid w:val="009376FC"/>
    <w:rsid w:val="00937EC5"/>
    <w:rsid w:val="00940F38"/>
    <w:rsid w:val="00945DBC"/>
    <w:rsid w:val="009460DD"/>
    <w:rsid w:val="00947128"/>
    <w:rsid w:val="00947DAA"/>
    <w:rsid w:val="00950DF1"/>
    <w:rsid w:val="00952EA4"/>
    <w:rsid w:val="00953E35"/>
    <w:rsid w:val="00953E5C"/>
    <w:rsid w:val="00954C71"/>
    <w:rsid w:val="00960F8C"/>
    <w:rsid w:val="00961F6B"/>
    <w:rsid w:val="009635B1"/>
    <w:rsid w:val="00963B99"/>
    <w:rsid w:val="00963F6F"/>
    <w:rsid w:val="0096476D"/>
    <w:rsid w:val="00966582"/>
    <w:rsid w:val="00966AD0"/>
    <w:rsid w:val="00967731"/>
    <w:rsid w:val="00975F36"/>
    <w:rsid w:val="00980A1D"/>
    <w:rsid w:val="0098197F"/>
    <w:rsid w:val="009823CC"/>
    <w:rsid w:val="00983CD1"/>
    <w:rsid w:val="00983EAB"/>
    <w:rsid w:val="00985210"/>
    <w:rsid w:val="0099532E"/>
    <w:rsid w:val="00995EDB"/>
    <w:rsid w:val="0099620F"/>
    <w:rsid w:val="0099729D"/>
    <w:rsid w:val="009A20A8"/>
    <w:rsid w:val="009A5125"/>
    <w:rsid w:val="009A7394"/>
    <w:rsid w:val="009B0382"/>
    <w:rsid w:val="009B0749"/>
    <w:rsid w:val="009B0E61"/>
    <w:rsid w:val="009B26BF"/>
    <w:rsid w:val="009B40CE"/>
    <w:rsid w:val="009B478E"/>
    <w:rsid w:val="009B6CBB"/>
    <w:rsid w:val="009C32BE"/>
    <w:rsid w:val="009C34C3"/>
    <w:rsid w:val="009C3540"/>
    <w:rsid w:val="009D1A85"/>
    <w:rsid w:val="009D1D38"/>
    <w:rsid w:val="009D2593"/>
    <w:rsid w:val="009D2620"/>
    <w:rsid w:val="009D2F97"/>
    <w:rsid w:val="009D3F26"/>
    <w:rsid w:val="009D77F7"/>
    <w:rsid w:val="009E18DB"/>
    <w:rsid w:val="009E2FA9"/>
    <w:rsid w:val="009E40DA"/>
    <w:rsid w:val="009E6102"/>
    <w:rsid w:val="009F1D62"/>
    <w:rsid w:val="009F364A"/>
    <w:rsid w:val="009F424C"/>
    <w:rsid w:val="009F5178"/>
    <w:rsid w:val="009F7A40"/>
    <w:rsid w:val="00A02C7C"/>
    <w:rsid w:val="00A11BB0"/>
    <w:rsid w:val="00A12BB9"/>
    <w:rsid w:val="00A13961"/>
    <w:rsid w:val="00A1566E"/>
    <w:rsid w:val="00A15D16"/>
    <w:rsid w:val="00A247F5"/>
    <w:rsid w:val="00A272A8"/>
    <w:rsid w:val="00A2734C"/>
    <w:rsid w:val="00A32011"/>
    <w:rsid w:val="00A34DB5"/>
    <w:rsid w:val="00A353B8"/>
    <w:rsid w:val="00A35AA5"/>
    <w:rsid w:val="00A40B29"/>
    <w:rsid w:val="00A41FCC"/>
    <w:rsid w:val="00A44869"/>
    <w:rsid w:val="00A44DD3"/>
    <w:rsid w:val="00A44F94"/>
    <w:rsid w:val="00A4576A"/>
    <w:rsid w:val="00A46C4B"/>
    <w:rsid w:val="00A5394D"/>
    <w:rsid w:val="00A53E7B"/>
    <w:rsid w:val="00A5474F"/>
    <w:rsid w:val="00A551B2"/>
    <w:rsid w:val="00A61437"/>
    <w:rsid w:val="00A64581"/>
    <w:rsid w:val="00A67073"/>
    <w:rsid w:val="00A707BB"/>
    <w:rsid w:val="00A71D55"/>
    <w:rsid w:val="00A86436"/>
    <w:rsid w:val="00A86908"/>
    <w:rsid w:val="00A9116E"/>
    <w:rsid w:val="00A92E56"/>
    <w:rsid w:val="00A93CCA"/>
    <w:rsid w:val="00A94EFC"/>
    <w:rsid w:val="00A96878"/>
    <w:rsid w:val="00A97732"/>
    <w:rsid w:val="00A97CCE"/>
    <w:rsid w:val="00AA193C"/>
    <w:rsid w:val="00AA21AB"/>
    <w:rsid w:val="00AA26DD"/>
    <w:rsid w:val="00AA7005"/>
    <w:rsid w:val="00AB0110"/>
    <w:rsid w:val="00AB0AB6"/>
    <w:rsid w:val="00AB28FF"/>
    <w:rsid w:val="00AB50A2"/>
    <w:rsid w:val="00AB6A02"/>
    <w:rsid w:val="00AC0C57"/>
    <w:rsid w:val="00AC1884"/>
    <w:rsid w:val="00AC2433"/>
    <w:rsid w:val="00AC4FD1"/>
    <w:rsid w:val="00AC59C3"/>
    <w:rsid w:val="00AC7350"/>
    <w:rsid w:val="00AC776A"/>
    <w:rsid w:val="00AC7B90"/>
    <w:rsid w:val="00AD03DC"/>
    <w:rsid w:val="00AD4C84"/>
    <w:rsid w:val="00AD5A57"/>
    <w:rsid w:val="00AD6565"/>
    <w:rsid w:val="00AD681F"/>
    <w:rsid w:val="00AE42C3"/>
    <w:rsid w:val="00AE6378"/>
    <w:rsid w:val="00AE7578"/>
    <w:rsid w:val="00AE76DF"/>
    <w:rsid w:val="00AF0410"/>
    <w:rsid w:val="00AF0AAB"/>
    <w:rsid w:val="00AF1BAD"/>
    <w:rsid w:val="00AF5902"/>
    <w:rsid w:val="00AF59E9"/>
    <w:rsid w:val="00B01940"/>
    <w:rsid w:val="00B03650"/>
    <w:rsid w:val="00B05777"/>
    <w:rsid w:val="00B0586E"/>
    <w:rsid w:val="00B063FA"/>
    <w:rsid w:val="00B06E57"/>
    <w:rsid w:val="00B07123"/>
    <w:rsid w:val="00B131E2"/>
    <w:rsid w:val="00B152DC"/>
    <w:rsid w:val="00B251F2"/>
    <w:rsid w:val="00B3078C"/>
    <w:rsid w:val="00B31B85"/>
    <w:rsid w:val="00B33B62"/>
    <w:rsid w:val="00B34188"/>
    <w:rsid w:val="00B36072"/>
    <w:rsid w:val="00B364E3"/>
    <w:rsid w:val="00B3690B"/>
    <w:rsid w:val="00B41F3A"/>
    <w:rsid w:val="00B42008"/>
    <w:rsid w:val="00B47D98"/>
    <w:rsid w:val="00B51997"/>
    <w:rsid w:val="00B52249"/>
    <w:rsid w:val="00B54031"/>
    <w:rsid w:val="00B54812"/>
    <w:rsid w:val="00B56A4F"/>
    <w:rsid w:val="00B56FA8"/>
    <w:rsid w:val="00B57C19"/>
    <w:rsid w:val="00B57E46"/>
    <w:rsid w:val="00B60976"/>
    <w:rsid w:val="00B614FE"/>
    <w:rsid w:val="00B63258"/>
    <w:rsid w:val="00B66253"/>
    <w:rsid w:val="00B66270"/>
    <w:rsid w:val="00B668DB"/>
    <w:rsid w:val="00B66DCB"/>
    <w:rsid w:val="00B6727A"/>
    <w:rsid w:val="00B6735B"/>
    <w:rsid w:val="00B70EDD"/>
    <w:rsid w:val="00B72995"/>
    <w:rsid w:val="00B7342B"/>
    <w:rsid w:val="00B74901"/>
    <w:rsid w:val="00B76302"/>
    <w:rsid w:val="00B765F0"/>
    <w:rsid w:val="00B772F5"/>
    <w:rsid w:val="00B800F4"/>
    <w:rsid w:val="00B82292"/>
    <w:rsid w:val="00B864AB"/>
    <w:rsid w:val="00B86ADE"/>
    <w:rsid w:val="00B86B9A"/>
    <w:rsid w:val="00B87B45"/>
    <w:rsid w:val="00B906B7"/>
    <w:rsid w:val="00B9095B"/>
    <w:rsid w:val="00B928DC"/>
    <w:rsid w:val="00B92FE9"/>
    <w:rsid w:val="00B9320F"/>
    <w:rsid w:val="00B9763A"/>
    <w:rsid w:val="00B979C0"/>
    <w:rsid w:val="00BA6BDB"/>
    <w:rsid w:val="00BA72F8"/>
    <w:rsid w:val="00BB1019"/>
    <w:rsid w:val="00BB4BFF"/>
    <w:rsid w:val="00BB51E9"/>
    <w:rsid w:val="00BB5646"/>
    <w:rsid w:val="00BB69E0"/>
    <w:rsid w:val="00BB6AF9"/>
    <w:rsid w:val="00BB6E9F"/>
    <w:rsid w:val="00BB78B6"/>
    <w:rsid w:val="00BC4B33"/>
    <w:rsid w:val="00BC5A53"/>
    <w:rsid w:val="00BD05C7"/>
    <w:rsid w:val="00BD0ED5"/>
    <w:rsid w:val="00BD127E"/>
    <w:rsid w:val="00BD3CD9"/>
    <w:rsid w:val="00BD56A5"/>
    <w:rsid w:val="00BD6788"/>
    <w:rsid w:val="00BD74E1"/>
    <w:rsid w:val="00BE0EEA"/>
    <w:rsid w:val="00BE4EA3"/>
    <w:rsid w:val="00BF0040"/>
    <w:rsid w:val="00BF0CF9"/>
    <w:rsid w:val="00BF1F2D"/>
    <w:rsid w:val="00BF3ACC"/>
    <w:rsid w:val="00BF59C2"/>
    <w:rsid w:val="00BF62EF"/>
    <w:rsid w:val="00C01BA9"/>
    <w:rsid w:val="00C05B2E"/>
    <w:rsid w:val="00C10482"/>
    <w:rsid w:val="00C1373D"/>
    <w:rsid w:val="00C13CD3"/>
    <w:rsid w:val="00C14362"/>
    <w:rsid w:val="00C143E3"/>
    <w:rsid w:val="00C14E80"/>
    <w:rsid w:val="00C17635"/>
    <w:rsid w:val="00C17AEF"/>
    <w:rsid w:val="00C205CD"/>
    <w:rsid w:val="00C21BE4"/>
    <w:rsid w:val="00C21C76"/>
    <w:rsid w:val="00C220FC"/>
    <w:rsid w:val="00C2248B"/>
    <w:rsid w:val="00C2268A"/>
    <w:rsid w:val="00C22E1D"/>
    <w:rsid w:val="00C23EC6"/>
    <w:rsid w:val="00C244C6"/>
    <w:rsid w:val="00C25682"/>
    <w:rsid w:val="00C30F69"/>
    <w:rsid w:val="00C33308"/>
    <w:rsid w:val="00C35113"/>
    <w:rsid w:val="00C37A95"/>
    <w:rsid w:val="00C4151C"/>
    <w:rsid w:val="00C44F79"/>
    <w:rsid w:val="00C4579B"/>
    <w:rsid w:val="00C45C13"/>
    <w:rsid w:val="00C47BB4"/>
    <w:rsid w:val="00C50C8D"/>
    <w:rsid w:val="00C524F0"/>
    <w:rsid w:val="00C55DD9"/>
    <w:rsid w:val="00C55EDD"/>
    <w:rsid w:val="00C57FCD"/>
    <w:rsid w:val="00C63412"/>
    <w:rsid w:val="00C63ABB"/>
    <w:rsid w:val="00C66968"/>
    <w:rsid w:val="00C67C6A"/>
    <w:rsid w:val="00C74703"/>
    <w:rsid w:val="00C767D5"/>
    <w:rsid w:val="00C76A81"/>
    <w:rsid w:val="00C771D7"/>
    <w:rsid w:val="00C7736C"/>
    <w:rsid w:val="00C77DCD"/>
    <w:rsid w:val="00C8265E"/>
    <w:rsid w:val="00C84D09"/>
    <w:rsid w:val="00C913C8"/>
    <w:rsid w:val="00C94A50"/>
    <w:rsid w:val="00C9622F"/>
    <w:rsid w:val="00CA4279"/>
    <w:rsid w:val="00CA45D7"/>
    <w:rsid w:val="00CA4C9C"/>
    <w:rsid w:val="00CA5CF9"/>
    <w:rsid w:val="00CA6C82"/>
    <w:rsid w:val="00CA7556"/>
    <w:rsid w:val="00CA792E"/>
    <w:rsid w:val="00CB182D"/>
    <w:rsid w:val="00CC0A14"/>
    <w:rsid w:val="00CC0C26"/>
    <w:rsid w:val="00CC0FE1"/>
    <w:rsid w:val="00CC123F"/>
    <w:rsid w:val="00CC2A28"/>
    <w:rsid w:val="00CC51DE"/>
    <w:rsid w:val="00CD0FB5"/>
    <w:rsid w:val="00CD1F15"/>
    <w:rsid w:val="00CD47CE"/>
    <w:rsid w:val="00CE4E5A"/>
    <w:rsid w:val="00CE530A"/>
    <w:rsid w:val="00CF3C5C"/>
    <w:rsid w:val="00CF3E2F"/>
    <w:rsid w:val="00CF69C2"/>
    <w:rsid w:val="00D0122D"/>
    <w:rsid w:val="00D02290"/>
    <w:rsid w:val="00D030CD"/>
    <w:rsid w:val="00D04450"/>
    <w:rsid w:val="00D04AB1"/>
    <w:rsid w:val="00D0526E"/>
    <w:rsid w:val="00D05544"/>
    <w:rsid w:val="00D05A9F"/>
    <w:rsid w:val="00D10370"/>
    <w:rsid w:val="00D11679"/>
    <w:rsid w:val="00D1399C"/>
    <w:rsid w:val="00D143FB"/>
    <w:rsid w:val="00D15098"/>
    <w:rsid w:val="00D15D5B"/>
    <w:rsid w:val="00D17081"/>
    <w:rsid w:val="00D21A74"/>
    <w:rsid w:val="00D223B7"/>
    <w:rsid w:val="00D2263A"/>
    <w:rsid w:val="00D22B53"/>
    <w:rsid w:val="00D26588"/>
    <w:rsid w:val="00D360C6"/>
    <w:rsid w:val="00D360F2"/>
    <w:rsid w:val="00D40210"/>
    <w:rsid w:val="00D431A4"/>
    <w:rsid w:val="00D44775"/>
    <w:rsid w:val="00D44C4D"/>
    <w:rsid w:val="00D50F48"/>
    <w:rsid w:val="00D51174"/>
    <w:rsid w:val="00D523B3"/>
    <w:rsid w:val="00D6189C"/>
    <w:rsid w:val="00D625A4"/>
    <w:rsid w:val="00D632EF"/>
    <w:rsid w:val="00D63D11"/>
    <w:rsid w:val="00D67A34"/>
    <w:rsid w:val="00D709E6"/>
    <w:rsid w:val="00D711AF"/>
    <w:rsid w:val="00D71FA1"/>
    <w:rsid w:val="00D75EBF"/>
    <w:rsid w:val="00D76FE4"/>
    <w:rsid w:val="00D776C6"/>
    <w:rsid w:val="00D77871"/>
    <w:rsid w:val="00D80D5C"/>
    <w:rsid w:val="00D81581"/>
    <w:rsid w:val="00D81740"/>
    <w:rsid w:val="00D83DB2"/>
    <w:rsid w:val="00D83FE5"/>
    <w:rsid w:val="00D84CBB"/>
    <w:rsid w:val="00D8753B"/>
    <w:rsid w:val="00D87FED"/>
    <w:rsid w:val="00D92F8F"/>
    <w:rsid w:val="00D948C2"/>
    <w:rsid w:val="00D95BAD"/>
    <w:rsid w:val="00D96552"/>
    <w:rsid w:val="00D97A6B"/>
    <w:rsid w:val="00DA4A87"/>
    <w:rsid w:val="00DA6A3E"/>
    <w:rsid w:val="00DB02C3"/>
    <w:rsid w:val="00DB1415"/>
    <w:rsid w:val="00DB298F"/>
    <w:rsid w:val="00DB3CD8"/>
    <w:rsid w:val="00DB7FB9"/>
    <w:rsid w:val="00DC05F0"/>
    <w:rsid w:val="00DC0E9B"/>
    <w:rsid w:val="00DC1421"/>
    <w:rsid w:val="00DC1C84"/>
    <w:rsid w:val="00DC27B2"/>
    <w:rsid w:val="00DC3D68"/>
    <w:rsid w:val="00DC5336"/>
    <w:rsid w:val="00DC6B71"/>
    <w:rsid w:val="00DC6F0E"/>
    <w:rsid w:val="00DC73D2"/>
    <w:rsid w:val="00DC7929"/>
    <w:rsid w:val="00DC7E1D"/>
    <w:rsid w:val="00DD2C0C"/>
    <w:rsid w:val="00DD358E"/>
    <w:rsid w:val="00DD4757"/>
    <w:rsid w:val="00DD4C19"/>
    <w:rsid w:val="00DD50BA"/>
    <w:rsid w:val="00DD58A1"/>
    <w:rsid w:val="00DD7185"/>
    <w:rsid w:val="00DE1C93"/>
    <w:rsid w:val="00DE3AB6"/>
    <w:rsid w:val="00DF0C27"/>
    <w:rsid w:val="00DF2897"/>
    <w:rsid w:val="00DF6F71"/>
    <w:rsid w:val="00E00A3C"/>
    <w:rsid w:val="00E022AD"/>
    <w:rsid w:val="00E037A3"/>
    <w:rsid w:val="00E03A99"/>
    <w:rsid w:val="00E04295"/>
    <w:rsid w:val="00E0432E"/>
    <w:rsid w:val="00E06813"/>
    <w:rsid w:val="00E1060C"/>
    <w:rsid w:val="00E1246B"/>
    <w:rsid w:val="00E13F49"/>
    <w:rsid w:val="00E20746"/>
    <w:rsid w:val="00E21092"/>
    <w:rsid w:val="00E25A54"/>
    <w:rsid w:val="00E268AF"/>
    <w:rsid w:val="00E31893"/>
    <w:rsid w:val="00E324DE"/>
    <w:rsid w:val="00E3486D"/>
    <w:rsid w:val="00E3768C"/>
    <w:rsid w:val="00E40386"/>
    <w:rsid w:val="00E42E46"/>
    <w:rsid w:val="00E43270"/>
    <w:rsid w:val="00E4404A"/>
    <w:rsid w:val="00E44C8F"/>
    <w:rsid w:val="00E53554"/>
    <w:rsid w:val="00E60719"/>
    <w:rsid w:val="00E61F01"/>
    <w:rsid w:val="00E63A9C"/>
    <w:rsid w:val="00E65A21"/>
    <w:rsid w:val="00E668BE"/>
    <w:rsid w:val="00E7205C"/>
    <w:rsid w:val="00E725C5"/>
    <w:rsid w:val="00E73F7F"/>
    <w:rsid w:val="00E74FDC"/>
    <w:rsid w:val="00E765B5"/>
    <w:rsid w:val="00E76B53"/>
    <w:rsid w:val="00E81154"/>
    <w:rsid w:val="00E852C2"/>
    <w:rsid w:val="00E86FD2"/>
    <w:rsid w:val="00E943A9"/>
    <w:rsid w:val="00E95972"/>
    <w:rsid w:val="00E95D30"/>
    <w:rsid w:val="00E96EE6"/>
    <w:rsid w:val="00E970AD"/>
    <w:rsid w:val="00E971E4"/>
    <w:rsid w:val="00EA3B35"/>
    <w:rsid w:val="00EA424E"/>
    <w:rsid w:val="00EA4D3D"/>
    <w:rsid w:val="00EA537E"/>
    <w:rsid w:val="00EA6382"/>
    <w:rsid w:val="00EB2D81"/>
    <w:rsid w:val="00EB2DE3"/>
    <w:rsid w:val="00EB3305"/>
    <w:rsid w:val="00EB57FC"/>
    <w:rsid w:val="00EB6FFF"/>
    <w:rsid w:val="00EC1E45"/>
    <w:rsid w:val="00EC6EBB"/>
    <w:rsid w:val="00EC7031"/>
    <w:rsid w:val="00EC7E10"/>
    <w:rsid w:val="00ED1FCD"/>
    <w:rsid w:val="00ED5399"/>
    <w:rsid w:val="00ED740A"/>
    <w:rsid w:val="00EE29B2"/>
    <w:rsid w:val="00EE2FBF"/>
    <w:rsid w:val="00EE4E81"/>
    <w:rsid w:val="00EE6899"/>
    <w:rsid w:val="00EE7CCC"/>
    <w:rsid w:val="00EF044D"/>
    <w:rsid w:val="00EF11EE"/>
    <w:rsid w:val="00EF163A"/>
    <w:rsid w:val="00EF2FB5"/>
    <w:rsid w:val="00EF480C"/>
    <w:rsid w:val="00EF5021"/>
    <w:rsid w:val="00EF630D"/>
    <w:rsid w:val="00F06E6C"/>
    <w:rsid w:val="00F11647"/>
    <w:rsid w:val="00F11DCD"/>
    <w:rsid w:val="00F13914"/>
    <w:rsid w:val="00F13B5A"/>
    <w:rsid w:val="00F150EA"/>
    <w:rsid w:val="00F16075"/>
    <w:rsid w:val="00F177EB"/>
    <w:rsid w:val="00F20D90"/>
    <w:rsid w:val="00F2277C"/>
    <w:rsid w:val="00F2532C"/>
    <w:rsid w:val="00F264BF"/>
    <w:rsid w:val="00F303E1"/>
    <w:rsid w:val="00F310FA"/>
    <w:rsid w:val="00F34302"/>
    <w:rsid w:val="00F3510A"/>
    <w:rsid w:val="00F36326"/>
    <w:rsid w:val="00F370A7"/>
    <w:rsid w:val="00F43152"/>
    <w:rsid w:val="00F4370D"/>
    <w:rsid w:val="00F4457E"/>
    <w:rsid w:val="00F451C2"/>
    <w:rsid w:val="00F50172"/>
    <w:rsid w:val="00F51F30"/>
    <w:rsid w:val="00F5569A"/>
    <w:rsid w:val="00F5637B"/>
    <w:rsid w:val="00F56E35"/>
    <w:rsid w:val="00F57102"/>
    <w:rsid w:val="00F601E8"/>
    <w:rsid w:val="00F605A8"/>
    <w:rsid w:val="00F60D2B"/>
    <w:rsid w:val="00F64D67"/>
    <w:rsid w:val="00F652DD"/>
    <w:rsid w:val="00F6532E"/>
    <w:rsid w:val="00F73061"/>
    <w:rsid w:val="00F73925"/>
    <w:rsid w:val="00F82CF7"/>
    <w:rsid w:val="00F83C10"/>
    <w:rsid w:val="00F83C66"/>
    <w:rsid w:val="00F84952"/>
    <w:rsid w:val="00F84AFF"/>
    <w:rsid w:val="00F86679"/>
    <w:rsid w:val="00F87D2F"/>
    <w:rsid w:val="00F90890"/>
    <w:rsid w:val="00F90FDA"/>
    <w:rsid w:val="00F920A9"/>
    <w:rsid w:val="00F93334"/>
    <w:rsid w:val="00F94CDD"/>
    <w:rsid w:val="00F95ECA"/>
    <w:rsid w:val="00FA02CD"/>
    <w:rsid w:val="00FA1FA4"/>
    <w:rsid w:val="00FA2EB7"/>
    <w:rsid w:val="00FA686E"/>
    <w:rsid w:val="00FB1DF2"/>
    <w:rsid w:val="00FB3BF8"/>
    <w:rsid w:val="00FB60DC"/>
    <w:rsid w:val="00FB756D"/>
    <w:rsid w:val="00FC05B0"/>
    <w:rsid w:val="00FC5E84"/>
    <w:rsid w:val="00FD010C"/>
    <w:rsid w:val="00FD0C74"/>
    <w:rsid w:val="00FD268E"/>
    <w:rsid w:val="00FD2845"/>
    <w:rsid w:val="00FD2A16"/>
    <w:rsid w:val="00FD4646"/>
    <w:rsid w:val="00FD6100"/>
    <w:rsid w:val="00FD674F"/>
    <w:rsid w:val="00FE1017"/>
    <w:rsid w:val="00FE3FF1"/>
    <w:rsid w:val="00FE4C44"/>
    <w:rsid w:val="00FE4D7E"/>
    <w:rsid w:val="00FE55BF"/>
    <w:rsid w:val="00FE6844"/>
    <w:rsid w:val="00FF03FA"/>
    <w:rsid w:val="00FF1B54"/>
    <w:rsid w:val="00FF2217"/>
    <w:rsid w:val="00FF4302"/>
    <w:rsid w:val="00FF5051"/>
    <w:rsid w:val="00FF5333"/>
    <w:rsid w:val="00FF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32E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005DF5"/>
    <w:pPr>
      <w:suppressAutoHyphens/>
      <w:spacing w:line="336" w:lineRule="auto"/>
      <w:jc w:val="center"/>
      <w:outlineLvl w:val="0"/>
    </w:pPr>
    <w:rPr>
      <w:b/>
      <w:caps/>
      <w:kern w:val="28"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E0432E"/>
    <w:pPr>
      <w:widowControl w:val="0"/>
    </w:pPr>
    <w:rPr>
      <w:sz w:val="24"/>
    </w:rPr>
  </w:style>
  <w:style w:type="paragraph" w:styleId="a4">
    <w:name w:val="footer"/>
    <w:link w:val="a5"/>
    <w:rsid w:val="00E0432E"/>
    <w:pPr>
      <w:jc w:val="center"/>
    </w:pPr>
    <w:rPr>
      <w:sz w:val="24"/>
    </w:rPr>
  </w:style>
  <w:style w:type="character" w:customStyle="1" w:styleId="a5">
    <w:name w:val="Нижний колонтитул Знак"/>
    <w:basedOn w:val="a0"/>
    <w:link w:val="a4"/>
    <w:locked/>
    <w:rsid w:val="00236646"/>
    <w:rPr>
      <w:sz w:val="24"/>
      <w:lang w:val="ru-RU" w:eastAsia="ru-RU" w:bidi="ar-SA"/>
    </w:rPr>
  </w:style>
  <w:style w:type="paragraph" w:styleId="a6">
    <w:name w:val="Signature"/>
    <w:rsid w:val="00E0432E"/>
    <w:pPr>
      <w:widowControl w:val="0"/>
      <w:jc w:val="center"/>
    </w:pPr>
  </w:style>
  <w:style w:type="paragraph" w:customStyle="1" w:styleId="a7">
    <w:name w:val="Табл"/>
    <w:rsid w:val="00E0432E"/>
    <w:pPr>
      <w:spacing w:before="120" w:after="80" w:line="280" w:lineRule="atLeast"/>
    </w:pPr>
    <w:rPr>
      <w:sz w:val="24"/>
    </w:rPr>
  </w:style>
  <w:style w:type="paragraph" w:customStyle="1" w:styleId="a8">
    <w:name w:val="Титул"/>
    <w:rsid w:val="00E0432E"/>
    <w:pPr>
      <w:spacing w:before="200"/>
      <w:jc w:val="center"/>
    </w:pPr>
    <w:rPr>
      <w:b/>
      <w:caps/>
      <w:sz w:val="24"/>
    </w:rPr>
  </w:style>
  <w:style w:type="paragraph" w:customStyle="1" w:styleId="14">
    <w:name w:val="Табл14"/>
    <w:basedOn w:val="a7"/>
    <w:rsid w:val="00E0432E"/>
    <w:rPr>
      <w:sz w:val="28"/>
    </w:rPr>
  </w:style>
  <w:style w:type="paragraph" w:customStyle="1" w:styleId="140">
    <w:name w:val="Пояснение14"/>
    <w:basedOn w:val="a"/>
    <w:rsid w:val="00E0432E"/>
    <w:pPr>
      <w:widowControl w:val="0"/>
      <w:ind w:firstLine="720"/>
      <w:jc w:val="both"/>
    </w:pPr>
    <w:rPr>
      <w:sz w:val="28"/>
    </w:rPr>
  </w:style>
  <w:style w:type="paragraph" w:customStyle="1" w:styleId="141">
    <w:name w:val="ГрафЛист14"/>
    <w:basedOn w:val="a"/>
    <w:rsid w:val="00E0432E"/>
    <w:pPr>
      <w:tabs>
        <w:tab w:val="num" w:pos="757"/>
      </w:tabs>
      <w:spacing w:before="120" w:after="80" w:line="280" w:lineRule="atLeast"/>
      <w:ind w:firstLine="397"/>
      <w:jc w:val="center"/>
    </w:pPr>
    <w:rPr>
      <w:sz w:val="28"/>
    </w:rPr>
  </w:style>
  <w:style w:type="paragraph" w:customStyle="1" w:styleId="142">
    <w:name w:val="НумСписок14"/>
    <w:basedOn w:val="a"/>
    <w:rsid w:val="00E0432E"/>
    <w:pPr>
      <w:widowControl w:val="0"/>
      <w:ind w:left="947" w:hanging="227"/>
      <w:jc w:val="both"/>
    </w:pPr>
    <w:rPr>
      <w:sz w:val="28"/>
    </w:rPr>
  </w:style>
  <w:style w:type="paragraph" w:customStyle="1" w:styleId="143">
    <w:name w:val="МаркСписок14"/>
    <w:basedOn w:val="a"/>
    <w:next w:val="a"/>
    <w:rsid w:val="00E0432E"/>
    <w:pPr>
      <w:widowControl w:val="0"/>
      <w:ind w:left="947" w:hanging="227"/>
      <w:jc w:val="both"/>
    </w:pPr>
    <w:rPr>
      <w:sz w:val="28"/>
    </w:rPr>
  </w:style>
  <w:style w:type="paragraph" w:customStyle="1" w:styleId="a9">
    <w:name w:val="абзац"/>
    <w:rsid w:val="000D7084"/>
    <w:pPr>
      <w:spacing w:line="36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rsid w:val="000D7084"/>
    <w:pPr>
      <w:spacing w:line="36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Пояснение 11"/>
    <w:basedOn w:val="140"/>
    <w:rsid w:val="00312837"/>
    <w:pPr>
      <w:ind w:firstLine="0"/>
      <w:jc w:val="center"/>
    </w:pPr>
    <w:rPr>
      <w:sz w:val="22"/>
      <w:szCs w:val="24"/>
    </w:rPr>
  </w:style>
  <w:style w:type="paragraph" w:customStyle="1" w:styleId="ab">
    <w:name w:val="МаркСписок"/>
    <w:rsid w:val="00FF4302"/>
    <w:pPr>
      <w:widowControl w:val="0"/>
      <w:ind w:left="947" w:hanging="227"/>
      <w:jc w:val="both"/>
    </w:pPr>
    <w:rPr>
      <w:sz w:val="24"/>
    </w:rPr>
  </w:style>
  <w:style w:type="paragraph" w:customStyle="1" w:styleId="ac">
    <w:name w:val="Пояснение"/>
    <w:rsid w:val="003C2A4E"/>
    <w:pPr>
      <w:widowControl w:val="0"/>
      <w:ind w:firstLine="720"/>
      <w:jc w:val="both"/>
    </w:pPr>
    <w:rPr>
      <w:sz w:val="24"/>
    </w:rPr>
  </w:style>
  <w:style w:type="character" w:styleId="ad">
    <w:name w:val="page number"/>
    <w:basedOn w:val="a0"/>
    <w:rsid w:val="003C2A4E"/>
  </w:style>
  <w:style w:type="paragraph" w:customStyle="1" w:styleId="ae">
    <w:name w:val="ГрафЛист"/>
    <w:rsid w:val="003C2A4E"/>
    <w:pPr>
      <w:spacing w:before="120" w:after="80" w:line="280" w:lineRule="atLeast"/>
      <w:jc w:val="center"/>
    </w:pPr>
    <w:rPr>
      <w:sz w:val="24"/>
    </w:rPr>
  </w:style>
  <w:style w:type="paragraph" w:customStyle="1" w:styleId="Oaae">
    <w:name w:val="Oaae"/>
    <w:rsid w:val="00071CBB"/>
    <w:pPr>
      <w:overflowPunct w:val="0"/>
      <w:autoSpaceDE w:val="0"/>
      <w:autoSpaceDN w:val="0"/>
      <w:adjustRightInd w:val="0"/>
      <w:spacing w:before="120" w:after="80" w:line="280" w:lineRule="atLeast"/>
      <w:textAlignment w:val="baseline"/>
    </w:pPr>
    <w:rPr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A8690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6908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45DBC"/>
    <w:pPr>
      <w:ind w:left="720"/>
      <w:contextualSpacing/>
    </w:pPr>
  </w:style>
  <w:style w:type="character" w:styleId="af2">
    <w:name w:val="Strong"/>
    <w:basedOn w:val="a0"/>
    <w:uiPriority w:val="22"/>
    <w:qFormat/>
    <w:rsid w:val="00CD1F15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005DF5"/>
    <w:rPr>
      <w:b/>
      <w:caps/>
      <w:kern w:val="28"/>
      <w:lang w:val="uk-UA"/>
    </w:rPr>
  </w:style>
  <w:style w:type="character" w:styleId="af3">
    <w:name w:val="Placeholder Text"/>
    <w:basedOn w:val="a0"/>
    <w:uiPriority w:val="99"/>
    <w:semiHidden/>
    <w:rsid w:val="008E159A"/>
    <w:rPr>
      <w:color w:val="808080"/>
    </w:rPr>
  </w:style>
  <w:style w:type="character" w:styleId="af4">
    <w:name w:val="Hyperlink"/>
    <w:basedOn w:val="a0"/>
    <w:uiPriority w:val="99"/>
    <w:semiHidden/>
    <w:unhideWhenUsed/>
    <w:rsid w:val="00E811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eplomost.ru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&#1053;&#1058;&#1059;%20&#1057;&#1055;&#1080;&#1056;\&#1057;&#1087;&#1077;&#1094;&#1080;&#1092;&#1080;&#1082;&#1072;&#1094;&#1080;&#1103;%20&#1082;%20&#1084;.&#109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87936-0917-452C-935F-A5238D72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Спецификация к м.ч</Template>
  <TotalTime>4710</TotalTime>
  <Pages>2</Pages>
  <Words>158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Обложка и титульный лист раб. документации,v2.0</vt:lpstr>
    </vt:vector>
  </TitlesOfParts>
  <Manager>Давиденко, тел.9271</Manager>
  <Company>ГИ ВНИПИЭТ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Обложка и титульный лист раб. документации,v2.0</dc:title>
  <dc:subject>Шаблон,v. 2.0</dc:subject>
  <dc:creator>3471</dc:creator>
  <cp:keywords>ОблТитлР</cp:keywords>
  <cp:lastModifiedBy>user</cp:lastModifiedBy>
  <cp:revision>617</cp:revision>
  <cp:lastPrinted>2013-06-28T12:08:00Z</cp:lastPrinted>
  <dcterms:created xsi:type="dcterms:W3CDTF">2011-06-23T06:44:00Z</dcterms:created>
  <dcterms:modified xsi:type="dcterms:W3CDTF">2013-07-03T13:21:00Z</dcterms:modified>
  <cp:category>проектная документация</cp:category>
</cp:coreProperties>
</file>